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D9124" w14:textId="77777777"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#AH1807</w:t>
      </w:r>
      <w:r>
        <w:rPr>
          <w:b/>
          <w:i/>
          <w:noProof/>
          <w:sz w:val="28"/>
        </w:rPr>
        <w:tab/>
      </w:r>
      <w:r w:rsidRPr="000F5279">
        <w:rPr>
          <w:rFonts w:cs="Arial"/>
          <w:b/>
          <w:sz w:val="24"/>
          <w:szCs w:val="24"/>
        </w:rPr>
        <w:t>R4-</w:t>
      </w:r>
      <w:r w:rsidR="00ED5496" w:rsidRPr="000F5279">
        <w:rPr>
          <w:rFonts w:cs="Arial"/>
          <w:b/>
          <w:sz w:val="24"/>
          <w:szCs w:val="24"/>
        </w:rPr>
        <w:t>180</w:t>
      </w:r>
      <w:r w:rsidR="00ED5496">
        <w:rPr>
          <w:rFonts w:cs="Arial"/>
          <w:b/>
          <w:sz w:val="24"/>
          <w:szCs w:val="24"/>
          <w:lang w:eastAsia="zh-CN"/>
        </w:rPr>
        <w:t>9380</w:t>
      </w:r>
    </w:p>
    <w:p w14:paraId="6B75BA03" w14:textId="77777777" w:rsidR="008F700B" w:rsidRDefault="008F700B" w:rsidP="008F700B">
      <w:pPr>
        <w:pStyle w:val="CRCoverPage"/>
        <w:outlineLvl w:val="0"/>
        <w:rPr>
          <w:b/>
          <w:noProof/>
          <w:sz w:val="24"/>
        </w:rPr>
      </w:pPr>
      <w:r w:rsidRPr="003A70F7">
        <w:rPr>
          <w:rFonts w:hint="eastAsia"/>
          <w:b/>
          <w:noProof/>
          <w:sz w:val="24"/>
        </w:rPr>
        <w:t>Montreal, Canada</w:t>
      </w:r>
      <w:r w:rsidRPr="003A70F7">
        <w:rPr>
          <w:b/>
          <w:noProof/>
          <w:sz w:val="24"/>
        </w:rPr>
        <w:t xml:space="preserve">, </w:t>
      </w:r>
      <w:r w:rsidR="00D633A7" w:rsidRPr="003A70F7">
        <w:rPr>
          <w:b/>
          <w:noProof/>
          <w:sz w:val="24"/>
        </w:rPr>
        <w:t xml:space="preserve">July </w:t>
      </w:r>
      <w:r w:rsidRPr="003A70F7">
        <w:rPr>
          <w:b/>
          <w:noProof/>
          <w:sz w:val="24"/>
        </w:rPr>
        <w:t>2 –</w:t>
      </w:r>
      <w:r w:rsidR="00D633A7">
        <w:rPr>
          <w:b/>
          <w:noProof/>
          <w:sz w:val="24"/>
        </w:rPr>
        <w:t xml:space="preserve"> </w:t>
      </w:r>
      <w:r w:rsidRPr="003A70F7">
        <w:rPr>
          <w:b/>
          <w:noProof/>
          <w:sz w:val="24"/>
        </w:rPr>
        <w:t>6</w:t>
      </w:r>
      <w:r w:rsidR="00D633A7">
        <w:rPr>
          <w:b/>
          <w:noProof/>
          <w:sz w:val="24"/>
        </w:rPr>
        <w:t xml:space="preserve">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CBCCC33" w14:textId="77777777">
        <w:tc>
          <w:tcPr>
            <w:tcW w:w="9641" w:type="dxa"/>
            <w:gridSpan w:val="9"/>
            <w:tcBorders>
              <w:top w:val="single" w:sz="4" w:space="0" w:color="auto"/>
              <w:left w:val="single" w:sz="4" w:space="0" w:color="auto"/>
              <w:right w:val="single" w:sz="4" w:space="0" w:color="auto"/>
            </w:tcBorders>
          </w:tcPr>
          <w:p w14:paraId="1E6DFE2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9F52AF5" w14:textId="77777777">
        <w:tc>
          <w:tcPr>
            <w:tcW w:w="9641" w:type="dxa"/>
            <w:gridSpan w:val="9"/>
            <w:tcBorders>
              <w:left w:val="single" w:sz="4" w:space="0" w:color="auto"/>
              <w:right w:val="single" w:sz="4" w:space="0" w:color="auto"/>
            </w:tcBorders>
          </w:tcPr>
          <w:p w14:paraId="71F2C825" w14:textId="77777777" w:rsidR="001E41F3" w:rsidRDefault="001E41F3">
            <w:pPr>
              <w:pStyle w:val="CRCoverPage"/>
              <w:spacing w:after="0"/>
              <w:jc w:val="center"/>
              <w:rPr>
                <w:noProof/>
              </w:rPr>
            </w:pPr>
            <w:r>
              <w:rPr>
                <w:b/>
                <w:noProof/>
                <w:sz w:val="32"/>
              </w:rPr>
              <w:t>CHANGE REQUEST</w:t>
            </w:r>
          </w:p>
        </w:tc>
      </w:tr>
      <w:tr w:rsidR="001E41F3" w14:paraId="77B0CEFA" w14:textId="77777777">
        <w:tc>
          <w:tcPr>
            <w:tcW w:w="9641" w:type="dxa"/>
            <w:gridSpan w:val="9"/>
            <w:tcBorders>
              <w:left w:val="single" w:sz="4" w:space="0" w:color="auto"/>
              <w:right w:val="single" w:sz="4" w:space="0" w:color="auto"/>
            </w:tcBorders>
          </w:tcPr>
          <w:p w14:paraId="1D7DA1B1" w14:textId="77777777" w:rsidR="001E41F3" w:rsidRDefault="001E41F3">
            <w:pPr>
              <w:pStyle w:val="CRCoverPage"/>
              <w:spacing w:after="0"/>
              <w:rPr>
                <w:noProof/>
                <w:sz w:val="8"/>
                <w:szCs w:val="8"/>
              </w:rPr>
            </w:pPr>
          </w:p>
        </w:tc>
      </w:tr>
      <w:tr w:rsidR="001E41F3" w14:paraId="06EE3A1D" w14:textId="77777777" w:rsidTr="0051580D">
        <w:tc>
          <w:tcPr>
            <w:tcW w:w="142" w:type="dxa"/>
            <w:tcBorders>
              <w:left w:val="single" w:sz="4" w:space="0" w:color="auto"/>
            </w:tcBorders>
          </w:tcPr>
          <w:p w14:paraId="55013831" w14:textId="77777777" w:rsidR="001E41F3" w:rsidRDefault="001E41F3">
            <w:pPr>
              <w:pStyle w:val="CRCoverPage"/>
              <w:spacing w:after="0"/>
              <w:jc w:val="right"/>
              <w:rPr>
                <w:noProof/>
              </w:rPr>
            </w:pPr>
          </w:p>
        </w:tc>
        <w:tc>
          <w:tcPr>
            <w:tcW w:w="2126" w:type="dxa"/>
            <w:shd w:val="pct30" w:color="FFFF00" w:fill="auto"/>
          </w:tcPr>
          <w:p w14:paraId="2AD594E1" w14:textId="77777777"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14:paraId="5EBD56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B9BE3E" w14:textId="77777777" w:rsidR="001E41F3" w:rsidRPr="00A224E8" w:rsidRDefault="006C33BA">
            <w:pPr>
              <w:pStyle w:val="CRCoverPage"/>
              <w:spacing w:after="0"/>
              <w:rPr>
                <w:b/>
                <w:noProof/>
                <w:sz w:val="28"/>
                <w:szCs w:val="28"/>
              </w:rPr>
            </w:pPr>
            <w:r>
              <w:rPr>
                <w:b/>
                <w:noProof/>
                <w:sz w:val="28"/>
                <w:szCs w:val="28"/>
              </w:rPr>
              <w:t>draft</w:t>
            </w:r>
          </w:p>
        </w:tc>
        <w:tc>
          <w:tcPr>
            <w:tcW w:w="709" w:type="dxa"/>
          </w:tcPr>
          <w:p w14:paraId="10C40A3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BC8DAF0" w14:textId="77777777" w:rsidR="001E41F3" w:rsidRPr="00746FD4" w:rsidRDefault="00DA702D">
            <w:pPr>
              <w:pStyle w:val="CRCoverPage"/>
              <w:spacing w:after="0"/>
              <w:jc w:val="center"/>
              <w:rPr>
                <w:b/>
                <w:noProof/>
                <w:sz w:val="28"/>
                <w:szCs w:val="28"/>
              </w:rPr>
            </w:pPr>
            <w:r>
              <w:rPr>
                <w:b/>
                <w:noProof/>
                <w:sz w:val="28"/>
                <w:szCs w:val="28"/>
              </w:rPr>
              <w:t>-</w:t>
            </w:r>
          </w:p>
        </w:tc>
        <w:tc>
          <w:tcPr>
            <w:tcW w:w="2693" w:type="dxa"/>
          </w:tcPr>
          <w:p w14:paraId="738405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DF506E" w14:textId="77777777" w:rsidR="001E41F3" w:rsidRDefault="00AB73DE" w:rsidP="006C33BA">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.0</w:t>
            </w:r>
          </w:p>
        </w:tc>
        <w:tc>
          <w:tcPr>
            <w:tcW w:w="143" w:type="dxa"/>
            <w:tcBorders>
              <w:right w:val="single" w:sz="4" w:space="0" w:color="auto"/>
            </w:tcBorders>
          </w:tcPr>
          <w:p w14:paraId="541D6666" w14:textId="77777777" w:rsidR="001E41F3" w:rsidRDefault="001E41F3">
            <w:pPr>
              <w:pStyle w:val="CRCoverPage"/>
              <w:spacing w:after="0"/>
              <w:rPr>
                <w:noProof/>
              </w:rPr>
            </w:pPr>
          </w:p>
        </w:tc>
      </w:tr>
      <w:tr w:rsidR="001E41F3" w14:paraId="10A1E23B" w14:textId="77777777">
        <w:tc>
          <w:tcPr>
            <w:tcW w:w="9641" w:type="dxa"/>
            <w:gridSpan w:val="9"/>
            <w:tcBorders>
              <w:left w:val="single" w:sz="4" w:space="0" w:color="auto"/>
              <w:right w:val="single" w:sz="4" w:space="0" w:color="auto"/>
            </w:tcBorders>
          </w:tcPr>
          <w:p w14:paraId="7C3822F4" w14:textId="77777777" w:rsidR="001E41F3" w:rsidRDefault="001E41F3">
            <w:pPr>
              <w:pStyle w:val="CRCoverPage"/>
              <w:spacing w:after="0"/>
              <w:rPr>
                <w:noProof/>
              </w:rPr>
            </w:pPr>
          </w:p>
        </w:tc>
      </w:tr>
      <w:tr w:rsidR="001E41F3" w14:paraId="54DDD70A" w14:textId="77777777">
        <w:tc>
          <w:tcPr>
            <w:tcW w:w="9641" w:type="dxa"/>
            <w:gridSpan w:val="9"/>
            <w:tcBorders>
              <w:top w:val="single" w:sz="4" w:space="0" w:color="auto"/>
            </w:tcBorders>
          </w:tcPr>
          <w:p w14:paraId="2D70A1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6C1319B" w14:textId="77777777">
        <w:tc>
          <w:tcPr>
            <w:tcW w:w="9641" w:type="dxa"/>
            <w:gridSpan w:val="9"/>
          </w:tcPr>
          <w:p w14:paraId="5D8F8A80" w14:textId="77777777" w:rsidR="001E41F3" w:rsidRDefault="001E41F3">
            <w:pPr>
              <w:pStyle w:val="CRCoverPage"/>
              <w:spacing w:after="0"/>
              <w:rPr>
                <w:noProof/>
                <w:sz w:val="8"/>
                <w:szCs w:val="8"/>
              </w:rPr>
            </w:pPr>
          </w:p>
        </w:tc>
      </w:tr>
    </w:tbl>
    <w:p w14:paraId="1C98F0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706B3" w14:textId="77777777" w:rsidTr="00A7671C">
        <w:tc>
          <w:tcPr>
            <w:tcW w:w="2835" w:type="dxa"/>
          </w:tcPr>
          <w:p w14:paraId="325825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66A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27B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965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6A9BA" w14:textId="77777777" w:rsidR="00F25D98" w:rsidRDefault="003F1645" w:rsidP="001E41F3">
            <w:pPr>
              <w:pStyle w:val="CRCoverPage"/>
              <w:spacing w:after="0"/>
              <w:jc w:val="center"/>
              <w:rPr>
                <w:b/>
                <w:caps/>
                <w:noProof/>
              </w:rPr>
            </w:pPr>
            <w:r>
              <w:rPr>
                <w:b/>
                <w:caps/>
                <w:noProof/>
              </w:rPr>
              <w:t>x</w:t>
            </w:r>
          </w:p>
        </w:tc>
        <w:tc>
          <w:tcPr>
            <w:tcW w:w="2126" w:type="dxa"/>
          </w:tcPr>
          <w:p w14:paraId="6F4A05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1DF88" w14:textId="77777777" w:rsidR="00F25D98" w:rsidRDefault="00F25D98" w:rsidP="001E41F3">
            <w:pPr>
              <w:pStyle w:val="CRCoverPage"/>
              <w:spacing w:after="0"/>
              <w:jc w:val="center"/>
              <w:rPr>
                <w:b/>
                <w:caps/>
                <w:noProof/>
              </w:rPr>
            </w:pPr>
          </w:p>
        </w:tc>
        <w:tc>
          <w:tcPr>
            <w:tcW w:w="1418" w:type="dxa"/>
            <w:tcBorders>
              <w:left w:val="nil"/>
            </w:tcBorders>
          </w:tcPr>
          <w:p w14:paraId="13D923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AF71F" w14:textId="77777777" w:rsidR="00F25D98" w:rsidRDefault="00F25D98" w:rsidP="001E41F3">
            <w:pPr>
              <w:pStyle w:val="CRCoverPage"/>
              <w:spacing w:after="0"/>
              <w:jc w:val="center"/>
              <w:rPr>
                <w:b/>
                <w:bCs/>
                <w:caps/>
                <w:noProof/>
              </w:rPr>
            </w:pPr>
          </w:p>
        </w:tc>
      </w:tr>
    </w:tbl>
    <w:p w14:paraId="10A8E1D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534C303" w14:textId="77777777">
        <w:tc>
          <w:tcPr>
            <w:tcW w:w="9641" w:type="dxa"/>
            <w:gridSpan w:val="11"/>
          </w:tcPr>
          <w:p w14:paraId="39EC9C4B" w14:textId="77777777" w:rsidR="001E41F3" w:rsidRDefault="001E41F3">
            <w:pPr>
              <w:pStyle w:val="CRCoverPage"/>
              <w:spacing w:after="0"/>
              <w:rPr>
                <w:noProof/>
                <w:sz w:val="8"/>
                <w:szCs w:val="8"/>
              </w:rPr>
            </w:pPr>
          </w:p>
        </w:tc>
      </w:tr>
      <w:tr w:rsidR="001E41F3" w14:paraId="3873EAD4" w14:textId="77777777">
        <w:tc>
          <w:tcPr>
            <w:tcW w:w="1843" w:type="dxa"/>
            <w:tcBorders>
              <w:top w:val="single" w:sz="4" w:space="0" w:color="auto"/>
              <w:left w:val="single" w:sz="4" w:space="0" w:color="auto"/>
            </w:tcBorders>
          </w:tcPr>
          <w:p w14:paraId="142A14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D6C8D42" w14:textId="77777777" w:rsidR="001E41F3" w:rsidRDefault="00B1691B" w:rsidP="00DA0B45">
            <w:pPr>
              <w:pStyle w:val="CRCoverPage"/>
              <w:spacing w:after="0"/>
              <w:rPr>
                <w:noProof/>
              </w:rPr>
            </w:pPr>
            <w:r>
              <w:rPr>
                <w:noProof/>
              </w:rPr>
              <w:t xml:space="preserve">CR on </w:t>
            </w:r>
            <w:r w:rsidR="00DA0B45">
              <w:rPr>
                <w:noProof/>
              </w:rPr>
              <w:t>i</w:t>
            </w:r>
            <w:r w:rsidR="00CC4989">
              <w:rPr>
                <w:noProof/>
              </w:rPr>
              <w:t xml:space="preserve">ntroduction of requirement for </w:t>
            </w:r>
            <w:r w:rsidR="00846468">
              <w:rPr>
                <w:noProof/>
              </w:rPr>
              <w:t>BWP switching delay in TS38.133</w:t>
            </w:r>
          </w:p>
        </w:tc>
      </w:tr>
      <w:tr w:rsidR="001E41F3" w14:paraId="33D5353E" w14:textId="77777777">
        <w:tc>
          <w:tcPr>
            <w:tcW w:w="1843" w:type="dxa"/>
            <w:tcBorders>
              <w:left w:val="single" w:sz="4" w:space="0" w:color="auto"/>
            </w:tcBorders>
          </w:tcPr>
          <w:p w14:paraId="5204964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5067578" w14:textId="77777777" w:rsidR="001E41F3" w:rsidRDefault="001E41F3">
            <w:pPr>
              <w:pStyle w:val="CRCoverPage"/>
              <w:spacing w:after="0"/>
              <w:rPr>
                <w:noProof/>
                <w:sz w:val="8"/>
                <w:szCs w:val="8"/>
              </w:rPr>
            </w:pPr>
          </w:p>
        </w:tc>
      </w:tr>
      <w:tr w:rsidR="001E41F3" w14:paraId="414CD9F1" w14:textId="77777777">
        <w:tc>
          <w:tcPr>
            <w:tcW w:w="1843" w:type="dxa"/>
            <w:tcBorders>
              <w:left w:val="single" w:sz="4" w:space="0" w:color="auto"/>
            </w:tcBorders>
          </w:tcPr>
          <w:p w14:paraId="15684B4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D1D1F76" w14:textId="77777777" w:rsidR="001E41F3" w:rsidRDefault="006E3F87" w:rsidP="008F700B">
            <w:pPr>
              <w:pStyle w:val="CRCoverPage"/>
              <w:spacing w:after="0"/>
              <w:rPr>
                <w:noProof/>
              </w:rPr>
            </w:pPr>
            <w:r>
              <w:rPr>
                <w:noProof/>
              </w:rPr>
              <w:t>Mediatek</w:t>
            </w:r>
            <w:r w:rsidR="008F700B">
              <w:rPr>
                <w:noProof/>
              </w:rPr>
              <w:t xml:space="preserve"> Inc.</w:t>
            </w:r>
          </w:p>
        </w:tc>
      </w:tr>
      <w:tr w:rsidR="001E41F3" w14:paraId="70A524A9" w14:textId="77777777">
        <w:tc>
          <w:tcPr>
            <w:tcW w:w="1843" w:type="dxa"/>
            <w:tcBorders>
              <w:left w:val="single" w:sz="4" w:space="0" w:color="auto"/>
            </w:tcBorders>
          </w:tcPr>
          <w:p w14:paraId="3C51D7D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D2B637" w14:textId="77777777" w:rsidR="001E41F3" w:rsidRDefault="006B590C" w:rsidP="00ED5BA6">
            <w:pPr>
              <w:pStyle w:val="CRCoverPage"/>
              <w:spacing w:after="0"/>
              <w:rPr>
                <w:noProof/>
              </w:rPr>
            </w:pPr>
            <w:r>
              <w:rPr>
                <w:noProof/>
              </w:rPr>
              <w:t>R4</w:t>
            </w:r>
          </w:p>
        </w:tc>
      </w:tr>
      <w:tr w:rsidR="001E41F3" w14:paraId="5C487A23" w14:textId="77777777">
        <w:tc>
          <w:tcPr>
            <w:tcW w:w="1843" w:type="dxa"/>
            <w:tcBorders>
              <w:left w:val="single" w:sz="4" w:space="0" w:color="auto"/>
            </w:tcBorders>
          </w:tcPr>
          <w:p w14:paraId="0A7C489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CF91FDE" w14:textId="77777777" w:rsidR="001E41F3" w:rsidRDefault="001E41F3">
            <w:pPr>
              <w:pStyle w:val="CRCoverPage"/>
              <w:spacing w:after="0"/>
              <w:rPr>
                <w:noProof/>
                <w:sz w:val="8"/>
                <w:szCs w:val="8"/>
              </w:rPr>
            </w:pPr>
          </w:p>
        </w:tc>
      </w:tr>
      <w:tr w:rsidR="001E41F3" w14:paraId="6DB61044" w14:textId="77777777">
        <w:tc>
          <w:tcPr>
            <w:tcW w:w="1843" w:type="dxa"/>
            <w:tcBorders>
              <w:left w:val="single" w:sz="4" w:space="0" w:color="auto"/>
            </w:tcBorders>
          </w:tcPr>
          <w:p w14:paraId="63827F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063770C" w14:textId="77777777"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14:paraId="22DADDC1" w14:textId="77777777" w:rsidR="001E41F3" w:rsidRDefault="001E41F3">
            <w:pPr>
              <w:pStyle w:val="CRCoverPage"/>
              <w:spacing w:after="0"/>
              <w:ind w:right="100"/>
              <w:rPr>
                <w:noProof/>
              </w:rPr>
            </w:pPr>
          </w:p>
        </w:tc>
        <w:tc>
          <w:tcPr>
            <w:tcW w:w="1417" w:type="dxa"/>
            <w:gridSpan w:val="2"/>
            <w:tcBorders>
              <w:left w:val="nil"/>
            </w:tcBorders>
          </w:tcPr>
          <w:p w14:paraId="4179F9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7FDF1" w14:textId="77777777" w:rsidR="001E41F3" w:rsidRDefault="00DA702D" w:rsidP="00A4473B">
            <w:pPr>
              <w:pStyle w:val="CRCoverPage"/>
              <w:spacing w:after="0"/>
              <w:ind w:left="100"/>
              <w:rPr>
                <w:noProof/>
              </w:rPr>
            </w:pPr>
            <w:r>
              <w:rPr>
                <w:noProof/>
              </w:rPr>
              <w:t>2018</w:t>
            </w:r>
            <w:r w:rsidR="004242F1">
              <w:rPr>
                <w:noProof/>
              </w:rPr>
              <w:t>-</w:t>
            </w:r>
            <w:r w:rsidRPr="002F5AAE">
              <w:rPr>
                <w:noProof/>
              </w:rPr>
              <w:t>0</w:t>
            </w:r>
            <w:r w:rsidR="00A4473B">
              <w:rPr>
                <w:noProof/>
              </w:rPr>
              <w:t>7</w:t>
            </w:r>
            <w:r w:rsidR="004242F1" w:rsidRPr="002F5AAE">
              <w:rPr>
                <w:noProof/>
              </w:rPr>
              <w:t>-</w:t>
            </w:r>
            <w:r w:rsidR="00A4473B">
              <w:rPr>
                <w:noProof/>
              </w:rPr>
              <w:t>0</w:t>
            </w:r>
            <w:r w:rsidR="00B24BE9">
              <w:rPr>
                <w:noProof/>
              </w:rPr>
              <w:t>5</w:t>
            </w:r>
          </w:p>
        </w:tc>
      </w:tr>
      <w:tr w:rsidR="001E41F3" w14:paraId="4060822B" w14:textId="77777777">
        <w:tc>
          <w:tcPr>
            <w:tcW w:w="1843" w:type="dxa"/>
            <w:tcBorders>
              <w:left w:val="single" w:sz="4" w:space="0" w:color="auto"/>
            </w:tcBorders>
          </w:tcPr>
          <w:p w14:paraId="7C9AFB82" w14:textId="77777777" w:rsidR="001E41F3" w:rsidRDefault="001E41F3">
            <w:pPr>
              <w:pStyle w:val="CRCoverPage"/>
              <w:spacing w:after="0"/>
              <w:rPr>
                <w:b/>
                <w:i/>
                <w:noProof/>
                <w:sz w:val="8"/>
                <w:szCs w:val="8"/>
              </w:rPr>
            </w:pPr>
          </w:p>
        </w:tc>
        <w:tc>
          <w:tcPr>
            <w:tcW w:w="1560" w:type="dxa"/>
            <w:gridSpan w:val="4"/>
          </w:tcPr>
          <w:p w14:paraId="60AF9F56" w14:textId="77777777" w:rsidR="001E41F3" w:rsidRDefault="001E41F3">
            <w:pPr>
              <w:pStyle w:val="CRCoverPage"/>
              <w:spacing w:after="0"/>
              <w:rPr>
                <w:noProof/>
                <w:sz w:val="8"/>
                <w:szCs w:val="8"/>
              </w:rPr>
            </w:pPr>
          </w:p>
        </w:tc>
        <w:tc>
          <w:tcPr>
            <w:tcW w:w="2694" w:type="dxa"/>
            <w:gridSpan w:val="3"/>
          </w:tcPr>
          <w:p w14:paraId="4C80A2D9" w14:textId="77777777" w:rsidR="001E41F3" w:rsidRDefault="001E41F3">
            <w:pPr>
              <w:pStyle w:val="CRCoverPage"/>
              <w:spacing w:after="0"/>
              <w:rPr>
                <w:noProof/>
                <w:sz w:val="8"/>
                <w:szCs w:val="8"/>
              </w:rPr>
            </w:pPr>
          </w:p>
        </w:tc>
        <w:tc>
          <w:tcPr>
            <w:tcW w:w="1417" w:type="dxa"/>
            <w:gridSpan w:val="2"/>
          </w:tcPr>
          <w:p w14:paraId="7DF43B4A" w14:textId="77777777" w:rsidR="001E41F3" w:rsidRDefault="001E41F3">
            <w:pPr>
              <w:pStyle w:val="CRCoverPage"/>
              <w:spacing w:after="0"/>
              <w:rPr>
                <w:noProof/>
                <w:sz w:val="8"/>
                <w:szCs w:val="8"/>
              </w:rPr>
            </w:pPr>
          </w:p>
        </w:tc>
        <w:tc>
          <w:tcPr>
            <w:tcW w:w="2127" w:type="dxa"/>
            <w:tcBorders>
              <w:right w:val="single" w:sz="4" w:space="0" w:color="auto"/>
            </w:tcBorders>
          </w:tcPr>
          <w:p w14:paraId="1D938BA2" w14:textId="77777777" w:rsidR="001E41F3" w:rsidRDefault="001E41F3">
            <w:pPr>
              <w:pStyle w:val="CRCoverPage"/>
              <w:spacing w:after="0"/>
              <w:rPr>
                <w:noProof/>
                <w:sz w:val="8"/>
                <w:szCs w:val="8"/>
              </w:rPr>
            </w:pPr>
          </w:p>
        </w:tc>
      </w:tr>
      <w:tr w:rsidR="001E41F3" w14:paraId="0C0A938C" w14:textId="77777777">
        <w:trPr>
          <w:cantSplit/>
        </w:trPr>
        <w:tc>
          <w:tcPr>
            <w:tcW w:w="1843" w:type="dxa"/>
            <w:tcBorders>
              <w:left w:val="single" w:sz="4" w:space="0" w:color="auto"/>
            </w:tcBorders>
          </w:tcPr>
          <w:p w14:paraId="516E8D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947A2EE" w14:textId="77777777" w:rsidR="001E41F3" w:rsidRDefault="00846468" w:rsidP="00FD6AAE">
            <w:pPr>
              <w:pStyle w:val="CRCoverPage"/>
              <w:spacing w:after="0"/>
              <w:rPr>
                <w:b/>
                <w:noProof/>
              </w:rPr>
            </w:pPr>
            <w:r>
              <w:rPr>
                <w:b/>
                <w:noProof/>
              </w:rPr>
              <w:t>B</w:t>
            </w:r>
          </w:p>
        </w:tc>
        <w:tc>
          <w:tcPr>
            <w:tcW w:w="3829" w:type="dxa"/>
            <w:gridSpan w:val="6"/>
            <w:tcBorders>
              <w:left w:val="nil"/>
            </w:tcBorders>
          </w:tcPr>
          <w:p w14:paraId="6C42322A" w14:textId="77777777" w:rsidR="001E41F3" w:rsidRDefault="001E41F3">
            <w:pPr>
              <w:pStyle w:val="CRCoverPage"/>
              <w:spacing w:after="0"/>
              <w:rPr>
                <w:noProof/>
              </w:rPr>
            </w:pPr>
          </w:p>
        </w:tc>
        <w:tc>
          <w:tcPr>
            <w:tcW w:w="1417" w:type="dxa"/>
            <w:gridSpan w:val="2"/>
            <w:tcBorders>
              <w:left w:val="nil"/>
            </w:tcBorders>
          </w:tcPr>
          <w:p w14:paraId="428B6D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0CECD" w14:textId="77777777" w:rsidR="001E41F3" w:rsidRDefault="0026004D">
            <w:pPr>
              <w:pStyle w:val="CRCoverPage"/>
              <w:spacing w:after="0"/>
              <w:ind w:left="100"/>
              <w:rPr>
                <w:noProof/>
              </w:rPr>
            </w:pPr>
            <w:r>
              <w:rPr>
                <w:noProof/>
              </w:rPr>
              <w:t>Rel-</w:t>
            </w:r>
            <w:r w:rsidR="002D191A">
              <w:rPr>
                <w:noProof/>
              </w:rPr>
              <w:t>1</w:t>
            </w:r>
            <w:r w:rsidR="00AB73DE">
              <w:rPr>
                <w:noProof/>
              </w:rPr>
              <w:t>5</w:t>
            </w:r>
          </w:p>
        </w:tc>
      </w:tr>
      <w:tr w:rsidR="001E41F3" w14:paraId="0C761416" w14:textId="77777777">
        <w:tc>
          <w:tcPr>
            <w:tcW w:w="1843" w:type="dxa"/>
            <w:tcBorders>
              <w:left w:val="single" w:sz="4" w:space="0" w:color="auto"/>
              <w:bottom w:val="single" w:sz="4" w:space="0" w:color="auto"/>
            </w:tcBorders>
          </w:tcPr>
          <w:p w14:paraId="0CCB2C1E" w14:textId="77777777" w:rsidR="001E41F3" w:rsidRDefault="001E41F3">
            <w:pPr>
              <w:pStyle w:val="CRCoverPage"/>
              <w:spacing w:after="0"/>
              <w:rPr>
                <w:b/>
                <w:i/>
                <w:noProof/>
              </w:rPr>
            </w:pPr>
          </w:p>
        </w:tc>
        <w:tc>
          <w:tcPr>
            <w:tcW w:w="4678" w:type="dxa"/>
            <w:gridSpan w:val="8"/>
            <w:tcBorders>
              <w:bottom w:val="single" w:sz="4" w:space="0" w:color="auto"/>
            </w:tcBorders>
          </w:tcPr>
          <w:p w14:paraId="69682E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D08A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511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25CBD016" w14:textId="77777777">
        <w:tc>
          <w:tcPr>
            <w:tcW w:w="1843" w:type="dxa"/>
          </w:tcPr>
          <w:p w14:paraId="28ED512E" w14:textId="77777777" w:rsidR="001E41F3" w:rsidRDefault="001E41F3">
            <w:pPr>
              <w:pStyle w:val="CRCoverPage"/>
              <w:spacing w:after="0"/>
              <w:rPr>
                <w:b/>
                <w:i/>
                <w:noProof/>
                <w:sz w:val="8"/>
                <w:szCs w:val="8"/>
              </w:rPr>
            </w:pPr>
          </w:p>
        </w:tc>
        <w:tc>
          <w:tcPr>
            <w:tcW w:w="7798" w:type="dxa"/>
            <w:gridSpan w:val="10"/>
          </w:tcPr>
          <w:p w14:paraId="33502C9A" w14:textId="77777777" w:rsidR="001E41F3" w:rsidRDefault="001E41F3">
            <w:pPr>
              <w:pStyle w:val="CRCoverPage"/>
              <w:spacing w:after="0"/>
              <w:rPr>
                <w:noProof/>
                <w:sz w:val="8"/>
                <w:szCs w:val="8"/>
              </w:rPr>
            </w:pPr>
          </w:p>
        </w:tc>
      </w:tr>
      <w:tr w:rsidR="001E41F3" w14:paraId="13395EFB" w14:textId="77777777">
        <w:tc>
          <w:tcPr>
            <w:tcW w:w="2268" w:type="dxa"/>
            <w:gridSpan w:val="2"/>
            <w:tcBorders>
              <w:top w:val="single" w:sz="4" w:space="0" w:color="auto"/>
              <w:left w:val="single" w:sz="4" w:space="0" w:color="auto"/>
            </w:tcBorders>
          </w:tcPr>
          <w:p w14:paraId="16FAA20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27A032" w14:textId="77777777" w:rsidR="001E41F3" w:rsidRPr="002B4CF1" w:rsidRDefault="00846468" w:rsidP="008F700B">
            <w:pPr>
              <w:pStyle w:val="CRCoverPage"/>
              <w:spacing w:after="0"/>
              <w:rPr>
                <w:rFonts w:cs="Arial"/>
                <w:noProof/>
              </w:rPr>
            </w:pPr>
            <w:r>
              <w:rPr>
                <w:rFonts w:cs="Arial"/>
                <w:noProof/>
              </w:rPr>
              <w:t>No BWP switching requirement is defined yet in spec</w:t>
            </w:r>
          </w:p>
        </w:tc>
      </w:tr>
      <w:tr w:rsidR="001E41F3" w14:paraId="434FB7E5" w14:textId="77777777">
        <w:tc>
          <w:tcPr>
            <w:tcW w:w="2268" w:type="dxa"/>
            <w:gridSpan w:val="2"/>
            <w:tcBorders>
              <w:left w:val="single" w:sz="4" w:space="0" w:color="auto"/>
            </w:tcBorders>
          </w:tcPr>
          <w:p w14:paraId="1AFD7B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96D5B2E" w14:textId="77777777" w:rsidR="001E41F3" w:rsidRPr="002B4CF1" w:rsidRDefault="001E41F3">
            <w:pPr>
              <w:pStyle w:val="CRCoverPage"/>
              <w:spacing w:after="0"/>
              <w:rPr>
                <w:rFonts w:cs="Arial"/>
                <w:noProof/>
              </w:rPr>
            </w:pPr>
          </w:p>
        </w:tc>
      </w:tr>
      <w:tr w:rsidR="001E41F3" w14:paraId="4D62DCC1" w14:textId="77777777">
        <w:tc>
          <w:tcPr>
            <w:tcW w:w="2268" w:type="dxa"/>
            <w:gridSpan w:val="2"/>
            <w:tcBorders>
              <w:left w:val="single" w:sz="4" w:space="0" w:color="auto"/>
            </w:tcBorders>
          </w:tcPr>
          <w:p w14:paraId="644EB145" w14:textId="77777777"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14:paraId="39F37F2E" w14:textId="77777777" w:rsidR="00E242A7" w:rsidRPr="00480B01" w:rsidRDefault="00846468" w:rsidP="006C33BA">
            <w:pPr>
              <w:overflowPunct w:val="0"/>
              <w:autoSpaceDE w:val="0"/>
              <w:autoSpaceDN w:val="0"/>
              <w:adjustRightInd w:val="0"/>
              <w:textAlignment w:val="baseline"/>
              <w:rPr>
                <w:rFonts w:ascii="Arial" w:hAnsi="Arial" w:cs="Arial"/>
                <w:lang w:eastAsia="ja-JP"/>
              </w:rPr>
            </w:pPr>
            <w:r>
              <w:rPr>
                <w:rFonts w:ascii="Arial" w:hAnsi="Arial" w:cs="Arial"/>
                <w:lang w:eastAsia="ja-JP"/>
              </w:rPr>
              <w:t>Introduce BWP switching delay</w:t>
            </w:r>
          </w:p>
        </w:tc>
      </w:tr>
      <w:tr w:rsidR="001E41F3" w14:paraId="4974BE60" w14:textId="77777777">
        <w:tc>
          <w:tcPr>
            <w:tcW w:w="2268" w:type="dxa"/>
            <w:gridSpan w:val="2"/>
            <w:tcBorders>
              <w:left w:val="single" w:sz="4" w:space="0" w:color="auto"/>
            </w:tcBorders>
          </w:tcPr>
          <w:p w14:paraId="64BBB82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0954495" w14:textId="77777777" w:rsidR="001E41F3" w:rsidRDefault="001E41F3">
            <w:pPr>
              <w:pStyle w:val="CRCoverPage"/>
              <w:spacing w:after="0"/>
              <w:rPr>
                <w:noProof/>
                <w:sz w:val="8"/>
                <w:szCs w:val="8"/>
              </w:rPr>
            </w:pPr>
          </w:p>
        </w:tc>
      </w:tr>
      <w:tr w:rsidR="001E41F3" w14:paraId="56CE9521" w14:textId="77777777">
        <w:tc>
          <w:tcPr>
            <w:tcW w:w="2268" w:type="dxa"/>
            <w:gridSpan w:val="2"/>
            <w:tcBorders>
              <w:left w:val="single" w:sz="4" w:space="0" w:color="auto"/>
              <w:bottom w:val="single" w:sz="4" w:space="0" w:color="auto"/>
            </w:tcBorders>
          </w:tcPr>
          <w:p w14:paraId="1EB8563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688" w14:textId="77777777" w:rsidR="001E41F3" w:rsidRDefault="00846468" w:rsidP="00C8594F">
            <w:pPr>
              <w:pStyle w:val="CRCoverPage"/>
              <w:spacing w:after="0"/>
              <w:rPr>
                <w:noProof/>
              </w:rPr>
            </w:pPr>
            <w:r>
              <w:rPr>
                <w:noProof/>
              </w:rPr>
              <w:t>Requirement for BWP switching delay is missing</w:t>
            </w:r>
          </w:p>
        </w:tc>
      </w:tr>
      <w:tr w:rsidR="001E41F3" w14:paraId="762E1018" w14:textId="77777777">
        <w:tc>
          <w:tcPr>
            <w:tcW w:w="2268" w:type="dxa"/>
            <w:gridSpan w:val="2"/>
          </w:tcPr>
          <w:p w14:paraId="4E3BF5E5" w14:textId="77777777" w:rsidR="001E41F3" w:rsidRDefault="001E41F3">
            <w:pPr>
              <w:pStyle w:val="CRCoverPage"/>
              <w:spacing w:after="0"/>
              <w:rPr>
                <w:b/>
                <w:i/>
                <w:noProof/>
                <w:sz w:val="8"/>
                <w:szCs w:val="8"/>
              </w:rPr>
            </w:pPr>
          </w:p>
        </w:tc>
        <w:tc>
          <w:tcPr>
            <w:tcW w:w="7373" w:type="dxa"/>
            <w:gridSpan w:val="9"/>
          </w:tcPr>
          <w:p w14:paraId="6D552309" w14:textId="77777777" w:rsidR="001E41F3" w:rsidRDefault="001E41F3">
            <w:pPr>
              <w:pStyle w:val="CRCoverPage"/>
              <w:spacing w:after="0"/>
              <w:rPr>
                <w:noProof/>
                <w:sz w:val="8"/>
                <w:szCs w:val="8"/>
              </w:rPr>
            </w:pPr>
          </w:p>
        </w:tc>
      </w:tr>
      <w:tr w:rsidR="001E41F3" w14:paraId="2DBF389A" w14:textId="77777777">
        <w:tc>
          <w:tcPr>
            <w:tcW w:w="2268" w:type="dxa"/>
            <w:gridSpan w:val="2"/>
            <w:tcBorders>
              <w:top w:val="single" w:sz="4" w:space="0" w:color="auto"/>
              <w:left w:val="single" w:sz="4" w:space="0" w:color="auto"/>
            </w:tcBorders>
          </w:tcPr>
          <w:p w14:paraId="602C646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57F3E" w14:textId="77777777" w:rsidR="001E41F3" w:rsidRDefault="00846468" w:rsidP="008F700B">
            <w:pPr>
              <w:pStyle w:val="CRCoverPage"/>
              <w:spacing w:after="0"/>
              <w:rPr>
                <w:noProof/>
              </w:rPr>
            </w:pPr>
            <w:r>
              <w:rPr>
                <w:noProof/>
              </w:rPr>
              <w:t>New section 8.5</w:t>
            </w:r>
          </w:p>
        </w:tc>
      </w:tr>
      <w:tr w:rsidR="001E41F3" w14:paraId="4E979079" w14:textId="77777777">
        <w:tc>
          <w:tcPr>
            <w:tcW w:w="2268" w:type="dxa"/>
            <w:gridSpan w:val="2"/>
            <w:tcBorders>
              <w:left w:val="single" w:sz="4" w:space="0" w:color="auto"/>
            </w:tcBorders>
          </w:tcPr>
          <w:p w14:paraId="1BEB45F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BE6C16F" w14:textId="77777777" w:rsidR="001E41F3" w:rsidRDefault="001E41F3">
            <w:pPr>
              <w:pStyle w:val="CRCoverPage"/>
              <w:spacing w:after="0"/>
              <w:rPr>
                <w:noProof/>
                <w:sz w:val="8"/>
                <w:szCs w:val="8"/>
              </w:rPr>
            </w:pPr>
          </w:p>
        </w:tc>
      </w:tr>
      <w:tr w:rsidR="001E41F3" w14:paraId="4A7E0B94" w14:textId="77777777">
        <w:tc>
          <w:tcPr>
            <w:tcW w:w="2268" w:type="dxa"/>
            <w:gridSpan w:val="2"/>
            <w:tcBorders>
              <w:left w:val="single" w:sz="4" w:space="0" w:color="auto"/>
            </w:tcBorders>
          </w:tcPr>
          <w:p w14:paraId="278E40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DD5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5B1E7" w14:textId="77777777" w:rsidR="001E41F3" w:rsidRDefault="001E41F3">
            <w:pPr>
              <w:pStyle w:val="CRCoverPage"/>
              <w:spacing w:after="0"/>
              <w:jc w:val="center"/>
              <w:rPr>
                <w:b/>
                <w:caps/>
                <w:noProof/>
              </w:rPr>
            </w:pPr>
            <w:r>
              <w:rPr>
                <w:b/>
                <w:caps/>
                <w:noProof/>
              </w:rPr>
              <w:t>N</w:t>
            </w:r>
          </w:p>
        </w:tc>
        <w:tc>
          <w:tcPr>
            <w:tcW w:w="2977" w:type="dxa"/>
            <w:gridSpan w:val="3"/>
          </w:tcPr>
          <w:p w14:paraId="7216A92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6547BD" w14:textId="77777777" w:rsidR="001E41F3" w:rsidRDefault="001E41F3">
            <w:pPr>
              <w:pStyle w:val="CRCoverPage"/>
              <w:spacing w:after="0"/>
              <w:ind w:left="99"/>
              <w:rPr>
                <w:noProof/>
              </w:rPr>
            </w:pPr>
          </w:p>
        </w:tc>
      </w:tr>
      <w:tr w:rsidR="001E41F3" w14:paraId="3A715D24" w14:textId="77777777">
        <w:tc>
          <w:tcPr>
            <w:tcW w:w="2268" w:type="dxa"/>
            <w:gridSpan w:val="2"/>
            <w:tcBorders>
              <w:left w:val="single" w:sz="4" w:space="0" w:color="auto"/>
            </w:tcBorders>
          </w:tcPr>
          <w:p w14:paraId="608F18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3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0772" w14:textId="77777777" w:rsidR="001E41F3" w:rsidRDefault="00E0569C">
            <w:pPr>
              <w:pStyle w:val="CRCoverPage"/>
              <w:spacing w:after="0"/>
              <w:jc w:val="center"/>
              <w:rPr>
                <w:b/>
                <w:caps/>
                <w:noProof/>
              </w:rPr>
            </w:pPr>
            <w:r>
              <w:rPr>
                <w:b/>
                <w:caps/>
                <w:noProof/>
              </w:rPr>
              <w:t>x</w:t>
            </w:r>
          </w:p>
        </w:tc>
        <w:tc>
          <w:tcPr>
            <w:tcW w:w="2977" w:type="dxa"/>
            <w:gridSpan w:val="3"/>
          </w:tcPr>
          <w:p w14:paraId="402155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9CA216E" w14:textId="77777777" w:rsidR="001E41F3" w:rsidRDefault="00145D43" w:rsidP="0075180D">
            <w:pPr>
              <w:pStyle w:val="CRCoverPage"/>
              <w:spacing w:after="0"/>
              <w:ind w:left="99"/>
              <w:rPr>
                <w:noProof/>
              </w:rPr>
            </w:pPr>
            <w:r>
              <w:rPr>
                <w:noProof/>
              </w:rPr>
              <w:t xml:space="preserve"> </w:t>
            </w:r>
          </w:p>
        </w:tc>
      </w:tr>
      <w:tr w:rsidR="001E41F3" w14:paraId="2DDB4395" w14:textId="77777777">
        <w:tc>
          <w:tcPr>
            <w:tcW w:w="2268" w:type="dxa"/>
            <w:gridSpan w:val="2"/>
            <w:tcBorders>
              <w:left w:val="single" w:sz="4" w:space="0" w:color="auto"/>
            </w:tcBorders>
          </w:tcPr>
          <w:p w14:paraId="2A0F02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7FDBF" w14:textId="77777777"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E3D96" w14:textId="77777777" w:rsidR="001E41F3" w:rsidRDefault="001E41F3">
            <w:pPr>
              <w:pStyle w:val="CRCoverPage"/>
              <w:spacing w:after="0"/>
              <w:jc w:val="center"/>
              <w:rPr>
                <w:b/>
                <w:caps/>
                <w:noProof/>
              </w:rPr>
            </w:pPr>
          </w:p>
        </w:tc>
        <w:tc>
          <w:tcPr>
            <w:tcW w:w="2977" w:type="dxa"/>
            <w:gridSpan w:val="3"/>
          </w:tcPr>
          <w:p w14:paraId="79FD7BF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8A39E2" w14:textId="77777777"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14:paraId="2F3B2686" w14:textId="77777777">
        <w:tc>
          <w:tcPr>
            <w:tcW w:w="2268" w:type="dxa"/>
            <w:gridSpan w:val="2"/>
            <w:tcBorders>
              <w:left w:val="single" w:sz="4" w:space="0" w:color="auto"/>
            </w:tcBorders>
          </w:tcPr>
          <w:p w14:paraId="4FBC72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85AF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8B462" w14:textId="77777777" w:rsidR="001E41F3" w:rsidRDefault="00E0569C">
            <w:pPr>
              <w:pStyle w:val="CRCoverPage"/>
              <w:spacing w:after="0"/>
              <w:jc w:val="center"/>
              <w:rPr>
                <w:b/>
                <w:caps/>
                <w:noProof/>
              </w:rPr>
            </w:pPr>
            <w:r>
              <w:rPr>
                <w:b/>
                <w:caps/>
                <w:noProof/>
              </w:rPr>
              <w:t>x</w:t>
            </w:r>
          </w:p>
        </w:tc>
        <w:tc>
          <w:tcPr>
            <w:tcW w:w="2977" w:type="dxa"/>
            <w:gridSpan w:val="3"/>
          </w:tcPr>
          <w:p w14:paraId="3D1CD2C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CE87C4" w14:textId="77777777" w:rsidR="001E41F3" w:rsidRDefault="001E41F3">
            <w:pPr>
              <w:pStyle w:val="CRCoverPage"/>
              <w:spacing w:after="0"/>
              <w:ind w:left="99"/>
              <w:rPr>
                <w:noProof/>
              </w:rPr>
            </w:pPr>
          </w:p>
        </w:tc>
      </w:tr>
      <w:tr w:rsidR="001E41F3" w14:paraId="151BB7EE" w14:textId="77777777">
        <w:tc>
          <w:tcPr>
            <w:tcW w:w="2268" w:type="dxa"/>
            <w:gridSpan w:val="2"/>
            <w:tcBorders>
              <w:left w:val="single" w:sz="4" w:space="0" w:color="auto"/>
            </w:tcBorders>
          </w:tcPr>
          <w:p w14:paraId="0B419EA0" w14:textId="77777777" w:rsidR="001E41F3" w:rsidRDefault="001E41F3">
            <w:pPr>
              <w:pStyle w:val="CRCoverPage"/>
              <w:spacing w:after="0"/>
              <w:rPr>
                <w:b/>
                <w:i/>
                <w:noProof/>
              </w:rPr>
            </w:pPr>
          </w:p>
        </w:tc>
        <w:tc>
          <w:tcPr>
            <w:tcW w:w="7373" w:type="dxa"/>
            <w:gridSpan w:val="9"/>
            <w:tcBorders>
              <w:right w:val="single" w:sz="4" w:space="0" w:color="auto"/>
            </w:tcBorders>
          </w:tcPr>
          <w:p w14:paraId="6F6F1F96" w14:textId="77777777" w:rsidR="001E41F3" w:rsidRDefault="001E41F3">
            <w:pPr>
              <w:pStyle w:val="CRCoverPage"/>
              <w:spacing w:after="0"/>
              <w:rPr>
                <w:noProof/>
              </w:rPr>
            </w:pPr>
          </w:p>
        </w:tc>
      </w:tr>
      <w:tr w:rsidR="001E41F3" w14:paraId="7C39B43E" w14:textId="77777777">
        <w:tc>
          <w:tcPr>
            <w:tcW w:w="2268" w:type="dxa"/>
            <w:gridSpan w:val="2"/>
            <w:tcBorders>
              <w:left w:val="single" w:sz="4" w:space="0" w:color="auto"/>
              <w:bottom w:val="single" w:sz="4" w:space="0" w:color="auto"/>
            </w:tcBorders>
          </w:tcPr>
          <w:p w14:paraId="636BD17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4ECDCB" w14:textId="77777777" w:rsidR="001E41F3" w:rsidRDefault="00A4473B">
            <w:pPr>
              <w:pStyle w:val="CRCoverPage"/>
              <w:spacing w:after="0"/>
              <w:ind w:left="100"/>
              <w:rPr>
                <w:noProof/>
              </w:rPr>
            </w:pPr>
            <w:r>
              <w:rPr>
                <w:noProof/>
              </w:rPr>
              <w:t>This is the revision from R4-1808838</w:t>
            </w:r>
          </w:p>
        </w:tc>
      </w:tr>
    </w:tbl>
    <w:p w14:paraId="4CC4A403" w14:textId="77777777" w:rsidR="001E41F3" w:rsidRDefault="001E41F3">
      <w:pPr>
        <w:pStyle w:val="CRCoverPage"/>
        <w:spacing w:after="0"/>
        <w:rPr>
          <w:noProof/>
          <w:sz w:val="8"/>
          <w:szCs w:val="8"/>
        </w:rPr>
      </w:pPr>
    </w:p>
    <w:p w14:paraId="2ED4D9B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88D" w14:textId="77777777" w:rsidR="00903682" w:rsidRDefault="00903682" w:rsidP="005D7669">
      <w:pPr>
        <w:rPr>
          <w:color w:val="FF0000"/>
          <w:lang w:eastAsia="zh-CN"/>
        </w:rPr>
      </w:pPr>
    </w:p>
    <w:p w14:paraId="6233283C" w14:textId="77777777" w:rsidR="005D7669" w:rsidRDefault="005D7669" w:rsidP="005D7669">
      <w:pPr>
        <w:jc w:val="center"/>
        <w:rPr>
          <w:b/>
          <w:color w:val="FF0000"/>
          <w:lang w:eastAsia="zh-CN"/>
        </w:rPr>
      </w:pPr>
      <w:r w:rsidRPr="005D7669">
        <w:rPr>
          <w:b/>
          <w:color w:val="FF0000"/>
          <w:lang w:eastAsia="zh-CN"/>
        </w:rPr>
        <w:t>----------------------START OF CHANGES----------------------------</w:t>
      </w:r>
    </w:p>
    <w:p w14:paraId="2C946495" w14:textId="77777777" w:rsidR="00A5524C" w:rsidRPr="001C4BFB" w:rsidRDefault="00A5524C" w:rsidP="00A5524C">
      <w:pPr>
        <w:pStyle w:val="2"/>
        <w:rPr>
          <w:ins w:id="2" w:author="Ato-MediaTek" w:date="2018-07-06T20:13:00Z"/>
          <w:lang w:eastAsia="zh-CN"/>
        </w:rPr>
      </w:pPr>
      <w:bookmarkStart w:id="3" w:name="_Toc510694480"/>
      <w:bookmarkStart w:id="4" w:name="_Toc507712481"/>
      <w:bookmarkStart w:id="5" w:name="_Toc513207823"/>
      <w:bookmarkStart w:id="6" w:name="_Toc507712490"/>
      <w:bookmarkStart w:id="7" w:name="_Toc513207829"/>
      <w:ins w:id="8" w:author="Ato-MediaTek" w:date="2018-07-06T20:13:00Z">
        <w:r>
          <w:t>8.5</w:t>
        </w:r>
        <w:r w:rsidRPr="001C4BFB">
          <w:tab/>
        </w:r>
        <w:bookmarkEnd w:id="3"/>
        <w:r>
          <w:t>Active BWP switch delay</w:t>
        </w:r>
      </w:ins>
    </w:p>
    <w:p w14:paraId="53E36977" w14:textId="77777777" w:rsidR="00A5524C" w:rsidRPr="001C4BFB" w:rsidRDefault="00A5524C" w:rsidP="00A5524C">
      <w:pPr>
        <w:pStyle w:val="3"/>
        <w:rPr>
          <w:ins w:id="9" w:author="Ato-MediaTek" w:date="2018-07-06T20:13:00Z"/>
          <w:lang w:val="en-US" w:eastAsia="zh-CN"/>
        </w:rPr>
      </w:pPr>
      <w:bookmarkStart w:id="10" w:name="_Toc510694481"/>
      <w:ins w:id="11" w:author="Ato-MediaTek" w:date="2018-07-06T20:13:00Z">
        <w:r w:rsidRPr="001C4BFB">
          <w:rPr>
            <w:lang w:val="en-US" w:eastAsia="zh-CN"/>
          </w:rPr>
          <w:t>8.</w:t>
        </w:r>
        <w:r>
          <w:rPr>
            <w:lang w:val="en-US" w:eastAsia="zh-CN"/>
          </w:rPr>
          <w:t>5</w:t>
        </w:r>
        <w:r w:rsidRPr="001C4BFB">
          <w:rPr>
            <w:lang w:val="en-US" w:eastAsia="zh-CN"/>
          </w:rPr>
          <w:t>.1</w:t>
        </w:r>
        <w:r w:rsidRPr="001C4BFB">
          <w:rPr>
            <w:lang w:val="en-US" w:eastAsia="zh-CN"/>
          </w:rPr>
          <w:tab/>
          <w:t>Introduction</w:t>
        </w:r>
        <w:bookmarkEnd w:id="10"/>
      </w:ins>
    </w:p>
    <w:p w14:paraId="5651E30E" w14:textId="77777777" w:rsidR="00A5524C" w:rsidRDefault="00A5524C" w:rsidP="00A5524C">
      <w:pPr>
        <w:rPr>
          <w:ins w:id="12" w:author="Ato-MediaTek" w:date="2018-07-06T20:13:00Z"/>
          <w:lang w:eastAsia="zh-CN"/>
        </w:rPr>
      </w:pPr>
      <w:ins w:id="13" w:author="Ato-MediaTek" w:date="2018-07-06T20:13:00Z">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 xml:space="preserve">on </w:t>
        </w:r>
        <w:proofErr w:type="spellStart"/>
        <w:r>
          <w:rPr>
            <w:lang w:val="en-US"/>
          </w:rPr>
          <w:t>PCell</w:t>
        </w:r>
        <w:proofErr w:type="spellEnd"/>
        <w:r>
          <w:rPr>
            <w:lang w:val="en-US"/>
          </w:rPr>
          <w:t xml:space="preserve"> or any activated </w:t>
        </w:r>
        <w:proofErr w:type="spellStart"/>
        <w:r>
          <w:rPr>
            <w:lang w:val="en-US"/>
          </w:rPr>
          <w:t>SCell</w:t>
        </w:r>
        <w:proofErr w:type="spellEnd"/>
        <w:r>
          <w:rPr>
            <w:lang w:val="en-US"/>
          </w:rPr>
          <w:t xml:space="preserve"> in standalone NR, or </w:t>
        </w:r>
        <w:proofErr w:type="spellStart"/>
        <w:r>
          <w:rPr>
            <w:lang w:val="en-US"/>
          </w:rPr>
          <w:t>PSCell</w:t>
        </w:r>
        <w:proofErr w:type="spellEnd"/>
        <w:r>
          <w:rPr>
            <w:lang w:val="en-US"/>
          </w:rPr>
          <w:t xml:space="preserve"> or any activated </w:t>
        </w:r>
        <w:proofErr w:type="spellStart"/>
        <w:r>
          <w:rPr>
            <w:lang w:val="en-US"/>
          </w:rPr>
          <w:t>SCell</w:t>
        </w:r>
        <w:proofErr w:type="spellEnd"/>
        <w:r>
          <w:rPr>
            <w:lang w:val="en-US"/>
          </w:rPr>
          <w:t xml:space="preserve"> in SCG in EN-DC</w:t>
        </w:r>
        <w:r>
          <w:rPr>
            <w:lang w:eastAsia="zh-CN"/>
          </w:rPr>
          <w:t>. UE shall complete the switch of active DL and/or UL BWP within the delay defined in this section.</w:t>
        </w:r>
      </w:ins>
    </w:p>
    <w:p w14:paraId="1E806E59" w14:textId="77777777" w:rsidR="00A5524C" w:rsidRDefault="00A5524C" w:rsidP="00A5524C">
      <w:pPr>
        <w:pStyle w:val="3"/>
        <w:rPr>
          <w:ins w:id="14" w:author="Ato-MediaTek" w:date="2018-07-06T20:13:00Z"/>
          <w:lang w:val="en-US" w:eastAsia="zh-CN"/>
        </w:rPr>
      </w:pPr>
      <w:ins w:id="15" w:author="Ato-MediaTek" w:date="2018-07-06T20:13:00Z">
        <w:r w:rsidRPr="001C4BFB">
          <w:rPr>
            <w:lang w:val="en-US" w:eastAsia="zh-CN"/>
          </w:rPr>
          <w:t>8.</w:t>
        </w:r>
        <w:r>
          <w:rPr>
            <w:lang w:val="en-US" w:eastAsia="zh-CN"/>
          </w:rPr>
          <w:t>5.2</w:t>
        </w:r>
        <w:r>
          <w:rPr>
            <w:lang w:val="en-US" w:eastAsia="zh-CN"/>
          </w:rPr>
          <w:tab/>
          <w:t>UE active BWP switch delay</w:t>
        </w:r>
      </w:ins>
    </w:p>
    <w:p w14:paraId="40161324" w14:textId="77777777" w:rsidR="00A5524C" w:rsidRDefault="00A5524C" w:rsidP="00A5524C">
      <w:pPr>
        <w:rPr>
          <w:ins w:id="16" w:author="Ato-MediaTek" w:date="2018-07-06T20:13:00Z"/>
          <w:lang w:val="en-US" w:eastAsia="zh-CN"/>
        </w:rPr>
      </w:pPr>
      <w:ins w:id="17" w:author="Ato-MediaTek" w:date="2018-07-06T20:13:00Z">
        <w:r>
          <w:rPr>
            <w:lang w:val="en-US" w:eastAsia="zh-CN"/>
          </w:rPr>
          <w:t>F</w:t>
        </w:r>
        <w:r>
          <w:rPr>
            <w:rFonts w:hint="eastAsia"/>
            <w:lang w:val="en-US" w:eastAsia="zh-CN"/>
          </w:rPr>
          <w:t xml:space="preserve">or </w:t>
        </w:r>
        <w:r>
          <w:rPr>
            <w:lang w:val="en-US" w:eastAsia="zh-CN"/>
          </w:rPr>
          <w:t xml:space="preserve">DCI-based BWP switch, </w:t>
        </w:r>
        <w:r>
          <w:t xml:space="preserve">after the UE receives BWP switching request at slot n </w:t>
        </w:r>
        <w:r>
          <w:rPr>
            <w:lang w:val="en-US" w:eastAsia="zh-CN"/>
          </w:rPr>
          <w:t>on a serving cell</w:t>
        </w:r>
        <w:r>
          <w:t xml:space="preserve">, UE shall be </w:t>
        </w:r>
        <w:r>
          <w:rPr>
            <w:lang w:val="en-US" w:eastAsia="zh-CN"/>
          </w:rPr>
          <w:t>able</w:t>
        </w:r>
        <w:r w:rsidRPr="00A769B3">
          <w:rPr>
            <w:lang w:val="en-US" w:eastAsia="zh-CN"/>
          </w:rPr>
          <w:t xml:space="preserve"> to 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w:t>
        </w:r>
        <w:r>
          <w:t xml:space="preserve"> </w:t>
        </w:r>
        <w:r>
          <w:rPr>
            <w:lang w:val="en-US" w:eastAsia="zh-CN"/>
          </w:rPr>
          <w:t>on which BWP switch occurs</w:t>
        </w:r>
        <w:r>
          <w:t xml:space="preserve"> no later than at slot </w:t>
        </w:r>
        <w:proofErr w:type="spellStart"/>
        <w:r>
          <w:t>n+Y</w:t>
        </w:r>
        <w:proofErr w:type="spellEnd"/>
        <w:r>
          <w:t>.</w:t>
        </w:r>
        <w:r w:rsidRPr="00322F12">
          <w:rPr>
            <w:lang w:val="en-US" w:eastAsia="zh-CN"/>
          </w:rPr>
          <w:t xml:space="preserve"> </w:t>
        </w:r>
      </w:ins>
    </w:p>
    <w:p w14:paraId="29E91882" w14:textId="77777777" w:rsidR="00A5524C" w:rsidRDefault="00A5524C" w:rsidP="00A5524C">
      <w:pPr>
        <w:rPr>
          <w:ins w:id="18" w:author="Ato-MediaTek" w:date="2018-07-06T20:13:00Z"/>
          <w:lang w:val="en-US" w:eastAsia="zh-CN"/>
        </w:rPr>
      </w:pPr>
      <w:ins w:id="19" w:author="Ato-MediaTek" w:date="2018-07-06T20:13:00Z">
        <w:r>
          <w:rPr>
            <w:lang w:val="en-US" w:eastAsia="zh-CN"/>
          </w:rPr>
          <w:t xml:space="preserve">For timer-based BWP switch, the UE shall start BWP switch at slot n, where n is </w:t>
        </w:r>
        <w:r w:rsidRPr="0030481C">
          <w:rPr>
            <w:lang w:val="en-US" w:eastAsia="zh-CN"/>
          </w:rPr>
          <w:t xml:space="preserve">the beginning </w:t>
        </w:r>
        <w:r>
          <w:rPr>
            <w:lang w:val="en-US" w:eastAsia="zh-CN"/>
          </w:rPr>
          <w:t>of a</w:t>
        </w:r>
        <w:r w:rsidRPr="0030481C">
          <w:rPr>
            <w:lang w:val="en-US" w:eastAsia="zh-CN"/>
          </w:rPr>
          <w:t xml:space="preserve"> </w:t>
        </w:r>
        <w:proofErr w:type="spellStart"/>
        <w:r w:rsidRPr="0030481C">
          <w:rPr>
            <w:lang w:val="en-US" w:eastAsia="zh-CN"/>
          </w:rPr>
          <w:t>subframe</w:t>
        </w:r>
        <w:proofErr w:type="spellEnd"/>
        <w:r w:rsidRPr="0030481C">
          <w:rPr>
            <w:lang w:val="en-US" w:eastAsia="zh-CN"/>
          </w:rPr>
          <w:t xml:space="preserve"> (FR1) or half-</w:t>
        </w:r>
        <w:proofErr w:type="spellStart"/>
        <w:r w:rsidRPr="0030481C">
          <w:rPr>
            <w:lang w:val="en-US" w:eastAsia="zh-CN"/>
          </w:rPr>
          <w:t>subframe</w:t>
        </w:r>
        <w:proofErr w:type="spellEnd"/>
        <w:r w:rsidRPr="0030481C">
          <w:rPr>
            <w:lang w:val="en-US" w:eastAsia="zh-CN"/>
          </w:rPr>
          <w:t xml:space="preserve"> (FR2) immediately after a BWP</w:t>
        </w:r>
        <w:r>
          <w:rPr>
            <w:lang w:val="en-US" w:eastAsia="zh-CN"/>
          </w:rPr>
          <w:t xml:space="preserve">-inactivity </w:t>
        </w:r>
        <w:r w:rsidRPr="0030481C">
          <w:rPr>
            <w:lang w:val="en-US" w:eastAsia="zh-CN"/>
          </w:rPr>
          <w:t>timer expires</w:t>
        </w:r>
        <w:r>
          <w:rPr>
            <w:lang w:val="en-US" w:eastAsia="zh-CN"/>
          </w:rPr>
          <w:t xml:space="preserve"> on a serving cell, and the UE shall be able to </w:t>
        </w:r>
        <w:r w:rsidRPr="00A769B3">
          <w:rPr>
            <w:lang w:val="en-US" w:eastAsia="zh-CN"/>
          </w:rPr>
          <w:t>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 on which BWP switch occurs no later than at slot </w:t>
        </w:r>
        <w:proofErr w:type="spellStart"/>
        <w:r>
          <w:rPr>
            <w:lang w:val="en-US" w:eastAsia="zh-CN"/>
          </w:rPr>
          <w:t>n+Y</w:t>
        </w:r>
        <w:proofErr w:type="spellEnd"/>
        <w:r>
          <w:rPr>
            <w:lang w:val="en-US" w:eastAsia="zh-CN"/>
          </w:rPr>
          <w:t>.</w:t>
        </w:r>
        <w:r w:rsidRPr="00322F12">
          <w:rPr>
            <w:lang w:val="en-US" w:eastAsia="zh-CN"/>
          </w:rPr>
          <w:t xml:space="preserve"> </w:t>
        </w:r>
      </w:ins>
    </w:p>
    <w:p w14:paraId="6E5DF131" w14:textId="77777777" w:rsidR="00A5524C" w:rsidRDefault="00A5524C" w:rsidP="00A5524C">
      <w:pPr>
        <w:rPr>
          <w:ins w:id="20" w:author="Ato-MediaTek" w:date="2018-07-06T20:13:00Z"/>
          <w:lang w:val="en-US" w:eastAsia="zh-CN"/>
        </w:rPr>
      </w:pPr>
      <w:ins w:id="21" w:author="Ato-MediaTek" w:date="2018-07-06T20:13:00Z">
        <w:r>
          <w:rPr>
            <w:lang w:val="en-US" w:eastAsia="zh-CN"/>
          </w:rPr>
          <w:t>The UE is not required to transmit UL signals or receive DL signals during time duration Y on the cell where DCI-based BWP switch or timer-based BWP switch occurs.</w:t>
        </w:r>
      </w:ins>
    </w:p>
    <w:p w14:paraId="24FAC6F5" w14:textId="77777777" w:rsidR="00A5524C" w:rsidRDefault="00A5524C" w:rsidP="00A5524C">
      <w:pPr>
        <w:rPr>
          <w:ins w:id="22" w:author="Ato-MediaTek" w:date="2018-07-06T20:13:00Z"/>
          <w:lang w:val="en-US" w:eastAsia="zh-CN"/>
        </w:rPr>
      </w:pPr>
      <w:ins w:id="23" w:author="Ato-MediaTek" w:date="2018-07-06T20:13:00Z">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8.5.2-1, if t</w:t>
        </w:r>
        <w:r w:rsidRPr="0030481C">
          <w:rPr>
            <w:lang w:val="en-US" w:eastAsia="zh-CN"/>
          </w:rPr>
          <w:t xml:space="preserve">he </w:t>
        </w:r>
        <w:r>
          <w:rPr>
            <w:lang w:val="en-US" w:eastAsia="zh-CN"/>
          </w:rPr>
          <w:t>BWP switch</w:t>
        </w:r>
        <w:r w:rsidRPr="0030481C">
          <w:rPr>
            <w:lang w:val="en-US" w:eastAsia="zh-CN"/>
          </w:rPr>
          <w:t xml:space="preserve"> involves changing the center frequency of the BWP </w:t>
        </w:r>
        <w:r>
          <w:rPr>
            <w:lang w:val="en-US" w:eastAsia="zh-CN"/>
          </w:rPr>
          <w:t>and/or</w:t>
        </w:r>
        <w:r w:rsidRPr="0030481C">
          <w:rPr>
            <w:lang w:val="en-US" w:eastAsia="zh-CN"/>
          </w:rPr>
          <w:t xml:space="preserve"> changing its BW</w:t>
        </w:r>
        <w:r>
          <w:rPr>
            <w:lang w:val="en-US" w:eastAsia="zh-CN"/>
          </w:rPr>
          <w:t xml:space="preserve">. </w:t>
        </w:r>
      </w:ins>
    </w:p>
    <w:p w14:paraId="43AF7D0B" w14:textId="77777777" w:rsidR="00A5524C" w:rsidRPr="001C4BFB" w:rsidRDefault="00A5524C" w:rsidP="00A5524C">
      <w:pPr>
        <w:pStyle w:val="TH"/>
        <w:rPr>
          <w:ins w:id="24" w:author="Ato-MediaTek" w:date="2018-07-06T20:13:00Z"/>
        </w:rPr>
      </w:pPr>
      <w:ins w:id="25" w:author="Ato-MediaTek" w:date="2018-07-06T20:13:00Z">
        <w:r w:rsidRPr="001C4BFB">
          <w:t>Table 8.</w:t>
        </w:r>
        <w:r>
          <w:t>5.2</w:t>
        </w:r>
        <w:r w:rsidRPr="001C4BFB">
          <w:t xml:space="preserve">-1: </w:t>
        </w:r>
        <w:r>
          <w:t xml:space="preserve">BWP switch delay with </w:t>
        </w:r>
        <w:proofErr w:type="spellStart"/>
        <w:r>
          <w:t>center</w:t>
        </w:r>
        <w:proofErr w:type="spellEnd"/>
        <w:r>
          <w:t xml:space="preserve"> frequency or BW changing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5524C" w:rsidRPr="001C4BFB" w14:paraId="668F942F" w14:textId="77777777" w:rsidTr="003B5138">
        <w:trPr>
          <w:trHeight w:val="305"/>
          <w:jc w:val="center"/>
          <w:ins w:id="26" w:author="Ato-MediaTek" w:date="2018-07-06T20:13:00Z"/>
        </w:trPr>
        <w:tc>
          <w:tcPr>
            <w:tcW w:w="649" w:type="dxa"/>
            <w:vMerge w:val="restart"/>
            <w:shd w:val="clear" w:color="auto" w:fill="auto"/>
            <w:vAlign w:val="center"/>
          </w:tcPr>
          <w:p w14:paraId="3E5CF93F" w14:textId="77777777" w:rsidR="00A5524C" w:rsidRPr="001C4BFB" w:rsidRDefault="00A5524C" w:rsidP="003B5138">
            <w:pPr>
              <w:pStyle w:val="TAH"/>
              <w:rPr>
                <w:ins w:id="27" w:author="Ato-MediaTek" w:date="2018-07-06T20:13:00Z"/>
              </w:rPr>
            </w:pPr>
            <w:ins w:id="28" w:author="Ato-MediaTek" w:date="2018-07-06T20:13:00Z">
              <w:r>
                <w:rPr>
                  <w:noProof/>
                  <w:lang w:val="en-US" w:eastAsia="zh-TW"/>
                </w:rPr>
                <w:drawing>
                  <wp:inline distT="0" distB="0" distL="0" distR="0" wp14:anchorId="4AC284BF" wp14:editId="236B6CA1">
                    <wp:extent cx="146685" cy="158115"/>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ins>
          </w:p>
        </w:tc>
        <w:tc>
          <w:tcPr>
            <w:tcW w:w="992" w:type="dxa"/>
            <w:vMerge w:val="restart"/>
          </w:tcPr>
          <w:p w14:paraId="0FD2AF18" w14:textId="77777777" w:rsidR="00A5524C" w:rsidRPr="001C4BFB" w:rsidRDefault="00A5524C" w:rsidP="003B5138">
            <w:pPr>
              <w:pStyle w:val="TAH"/>
              <w:rPr>
                <w:ins w:id="29" w:author="Ato-MediaTek" w:date="2018-07-06T20:13:00Z"/>
              </w:rPr>
            </w:pPr>
            <w:ins w:id="30" w:author="Ato-MediaTek" w:date="2018-07-06T20:13:00Z">
              <w:r w:rsidRPr="001C4BFB">
                <w:t>NR Slot length (</w:t>
              </w:r>
              <w:proofErr w:type="spellStart"/>
              <w:r w:rsidRPr="001C4BFB">
                <w:t>ms</w:t>
              </w:r>
              <w:proofErr w:type="spellEnd"/>
              <w:r w:rsidRPr="001C4BFB">
                <w:t>)</w:t>
              </w:r>
            </w:ins>
          </w:p>
        </w:tc>
        <w:tc>
          <w:tcPr>
            <w:tcW w:w="3938" w:type="dxa"/>
            <w:gridSpan w:val="2"/>
          </w:tcPr>
          <w:p w14:paraId="2093F0F4" w14:textId="77777777" w:rsidR="00A5524C" w:rsidRDefault="00A5524C" w:rsidP="003B5138">
            <w:pPr>
              <w:pStyle w:val="TAH"/>
              <w:rPr>
                <w:ins w:id="31" w:author="Ato-MediaTek" w:date="2018-07-06T20:13:00Z"/>
                <w:lang w:eastAsia="zh-CN"/>
              </w:rPr>
            </w:pPr>
            <w:ins w:id="32" w:author="Ato-MediaTek" w:date="2018-07-06T20:13:00Z">
              <w:r>
                <w:rPr>
                  <w:rFonts w:hint="eastAsia"/>
                  <w:lang w:eastAsia="zh-CN"/>
                </w:rPr>
                <w:t xml:space="preserve">BWP switch delay </w:t>
              </w:r>
              <w:r>
                <w:rPr>
                  <w:lang w:eastAsia="zh-CN"/>
                </w:rPr>
                <w:t>Y (slots)</w:t>
              </w:r>
            </w:ins>
          </w:p>
        </w:tc>
      </w:tr>
      <w:tr w:rsidR="00A5524C" w:rsidRPr="001C4BFB" w14:paraId="3ECC58BC" w14:textId="77777777" w:rsidTr="003B5138">
        <w:trPr>
          <w:trHeight w:val="306"/>
          <w:jc w:val="center"/>
          <w:ins w:id="33" w:author="Ato-MediaTek" w:date="2018-07-06T20:13:00Z"/>
        </w:trPr>
        <w:tc>
          <w:tcPr>
            <w:tcW w:w="649" w:type="dxa"/>
            <w:vMerge/>
            <w:shd w:val="clear" w:color="auto" w:fill="auto"/>
            <w:vAlign w:val="center"/>
          </w:tcPr>
          <w:p w14:paraId="2D34BD38" w14:textId="77777777" w:rsidR="00A5524C" w:rsidRPr="001C4BFB" w:rsidRDefault="00A5524C" w:rsidP="003B5138">
            <w:pPr>
              <w:pStyle w:val="TAH"/>
              <w:rPr>
                <w:ins w:id="34" w:author="Ato-MediaTek" w:date="2018-07-06T20:13:00Z"/>
              </w:rPr>
            </w:pPr>
          </w:p>
        </w:tc>
        <w:tc>
          <w:tcPr>
            <w:tcW w:w="992" w:type="dxa"/>
            <w:vMerge/>
          </w:tcPr>
          <w:p w14:paraId="5B4BE7A2" w14:textId="77777777" w:rsidR="00A5524C" w:rsidRPr="001C4BFB" w:rsidRDefault="00A5524C" w:rsidP="003B5138">
            <w:pPr>
              <w:pStyle w:val="TAH"/>
              <w:rPr>
                <w:ins w:id="35" w:author="Ato-MediaTek" w:date="2018-07-06T20:13:00Z"/>
              </w:rPr>
            </w:pPr>
          </w:p>
        </w:tc>
        <w:tc>
          <w:tcPr>
            <w:tcW w:w="1969" w:type="dxa"/>
          </w:tcPr>
          <w:p w14:paraId="0A0206F9" w14:textId="77777777" w:rsidR="00A5524C" w:rsidRPr="0056221D" w:rsidRDefault="00A5524C" w:rsidP="003B5138">
            <w:pPr>
              <w:pStyle w:val="TAH"/>
              <w:rPr>
                <w:ins w:id="36" w:author="Ato-MediaTek" w:date="2018-07-06T20:13:00Z"/>
                <w:vertAlign w:val="superscript"/>
                <w:lang w:eastAsia="zh-CN"/>
              </w:rPr>
            </w:pPr>
            <w:ins w:id="37" w:author="Ato-MediaTek" w:date="2018-07-06T20:13:00Z">
              <w:r>
                <w:rPr>
                  <w:rFonts w:hint="eastAsia"/>
                  <w:lang w:eastAsia="zh-CN"/>
                </w:rPr>
                <w:t>Type 1</w:t>
              </w:r>
              <w:r>
                <w:rPr>
                  <w:vertAlign w:val="superscript"/>
                  <w:lang w:eastAsia="zh-CN"/>
                </w:rPr>
                <w:t>Note 1</w:t>
              </w:r>
            </w:ins>
          </w:p>
        </w:tc>
        <w:tc>
          <w:tcPr>
            <w:tcW w:w="1969" w:type="dxa"/>
          </w:tcPr>
          <w:p w14:paraId="0AD23F20" w14:textId="77777777" w:rsidR="00A5524C" w:rsidRPr="0056221D" w:rsidRDefault="00A5524C" w:rsidP="003B5138">
            <w:pPr>
              <w:pStyle w:val="TAH"/>
              <w:rPr>
                <w:ins w:id="38" w:author="Ato-MediaTek" w:date="2018-07-06T20:13:00Z"/>
                <w:vertAlign w:val="superscript"/>
                <w:lang w:eastAsia="zh-CN"/>
              </w:rPr>
            </w:pPr>
            <w:ins w:id="39" w:author="Ato-MediaTek" w:date="2018-07-06T20:13:00Z">
              <w:r>
                <w:rPr>
                  <w:rFonts w:hint="eastAsia"/>
                  <w:lang w:eastAsia="zh-CN"/>
                </w:rPr>
                <w:t>Type 2</w:t>
              </w:r>
              <w:r>
                <w:rPr>
                  <w:vertAlign w:val="superscript"/>
                  <w:lang w:eastAsia="zh-CN"/>
                </w:rPr>
                <w:t>Note 1</w:t>
              </w:r>
            </w:ins>
          </w:p>
        </w:tc>
      </w:tr>
      <w:tr w:rsidR="00A5524C" w:rsidRPr="001C4BFB" w:rsidDel="00FC0501" w14:paraId="065B33C6" w14:textId="77777777" w:rsidTr="003B5138">
        <w:trPr>
          <w:jc w:val="center"/>
          <w:ins w:id="40" w:author="Ato-MediaTek" w:date="2018-07-06T20:13:00Z"/>
        </w:trPr>
        <w:tc>
          <w:tcPr>
            <w:tcW w:w="649" w:type="dxa"/>
            <w:shd w:val="clear" w:color="auto" w:fill="auto"/>
          </w:tcPr>
          <w:p w14:paraId="40750148" w14:textId="77777777" w:rsidR="00A5524C" w:rsidRPr="001C4BFB" w:rsidRDefault="00A5524C" w:rsidP="003B5138">
            <w:pPr>
              <w:pStyle w:val="TAC"/>
              <w:rPr>
                <w:ins w:id="41" w:author="Ato-MediaTek" w:date="2018-07-06T20:13:00Z"/>
              </w:rPr>
            </w:pPr>
            <w:ins w:id="42" w:author="Ato-MediaTek" w:date="2018-07-06T20:13:00Z">
              <w:r w:rsidRPr="001C4BFB">
                <w:t>0</w:t>
              </w:r>
            </w:ins>
          </w:p>
        </w:tc>
        <w:tc>
          <w:tcPr>
            <w:tcW w:w="992" w:type="dxa"/>
          </w:tcPr>
          <w:p w14:paraId="63BF10F4" w14:textId="77777777" w:rsidR="00A5524C" w:rsidRPr="001C4BFB" w:rsidRDefault="00A5524C" w:rsidP="003B5138">
            <w:pPr>
              <w:pStyle w:val="TAC"/>
              <w:rPr>
                <w:ins w:id="43" w:author="Ato-MediaTek" w:date="2018-07-06T20:13:00Z"/>
              </w:rPr>
            </w:pPr>
            <w:ins w:id="44" w:author="Ato-MediaTek" w:date="2018-07-06T20:13:00Z">
              <w:r w:rsidRPr="001C4BFB">
                <w:t>1</w:t>
              </w:r>
            </w:ins>
          </w:p>
        </w:tc>
        <w:tc>
          <w:tcPr>
            <w:tcW w:w="1969" w:type="dxa"/>
            <w:shd w:val="clear" w:color="auto" w:fill="auto"/>
          </w:tcPr>
          <w:p w14:paraId="33FA4CC3" w14:textId="77777777" w:rsidR="00A5524C" w:rsidRPr="00FB1969" w:rsidRDefault="00A5524C" w:rsidP="003B5138">
            <w:pPr>
              <w:pStyle w:val="TAC"/>
              <w:rPr>
                <w:ins w:id="45" w:author="Ato-MediaTek" w:date="2018-07-06T20:13:00Z"/>
              </w:rPr>
            </w:pPr>
            <w:ins w:id="46" w:author="Ato-MediaTek" w:date="2018-07-06T20:13:00Z">
              <w:r>
                <w:t>TBD</w:t>
              </w:r>
            </w:ins>
          </w:p>
        </w:tc>
        <w:tc>
          <w:tcPr>
            <w:tcW w:w="1969" w:type="dxa"/>
          </w:tcPr>
          <w:p w14:paraId="245FB2CD" w14:textId="77777777" w:rsidR="00A5524C" w:rsidRPr="00FB1969" w:rsidRDefault="00A5524C" w:rsidP="003B5138">
            <w:pPr>
              <w:pStyle w:val="TAC"/>
              <w:rPr>
                <w:ins w:id="47" w:author="Ato-MediaTek" w:date="2018-07-06T20:13:00Z"/>
              </w:rPr>
            </w:pPr>
            <w:ins w:id="48" w:author="Ato-MediaTek" w:date="2018-07-06T20:13:00Z">
              <w:r w:rsidRPr="001E0EC6">
                <w:t>TBD</w:t>
              </w:r>
            </w:ins>
          </w:p>
        </w:tc>
      </w:tr>
      <w:tr w:rsidR="00A5524C" w:rsidRPr="001C4BFB" w:rsidDel="00FC0501" w14:paraId="3F3A29A0" w14:textId="77777777" w:rsidTr="003B5138">
        <w:trPr>
          <w:jc w:val="center"/>
          <w:ins w:id="49" w:author="Ato-MediaTek" w:date="2018-07-06T20:13:00Z"/>
        </w:trPr>
        <w:tc>
          <w:tcPr>
            <w:tcW w:w="649" w:type="dxa"/>
            <w:shd w:val="clear" w:color="auto" w:fill="auto"/>
          </w:tcPr>
          <w:p w14:paraId="73DDE97A" w14:textId="77777777" w:rsidR="00A5524C" w:rsidRPr="001C4BFB" w:rsidRDefault="00A5524C" w:rsidP="003B5138">
            <w:pPr>
              <w:pStyle w:val="TAC"/>
              <w:rPr>
                <w:ins w:id="50" w:author="Ato-MediaTek" w:date="2018-07-06T20:13:00Z"/>
              </w:rPr>
            </w:pPr>
            <w:ins w:id="51" w:author="Ato-MediaTek" w:date="2018-07-06T20:13:00Z">
              <w:r w:rsidRPr="001C4BFB">
                <w:t>1</w:t>
              </w:r>
            </w:ins>
          </w:p>
        </w:tc>
        <w:tc>
          <w:tcPr>
            <w:tcW w:w="992" w:type="dxa"/>
          </w:tcPr>
          <w:p w14:paraId="2352D027" w14:textId="77777777" w:rsidR="00A5524C" w:rsidRPr="001C4BFB" w:rsidRDefault="00A5524C" w:rsidP="003B5138">
            <w:pPr>
              <w:pStyle w:val="TAC"/>
              <w:rPr>
                <w:ins w:id="52" w:author="Ato-MediaTek" w:date="2018-07-06T20:13:00Z"/>
              </w:rPr>
            </w:pPr>
            <w:ins w:id="53" w:author="Ato-MediaTek" w:date="2018-07-06T20:13:00Z">
              <w:r w:rsidRPr="001C4BFB">
                <w:t>0.5</w:t>
              </w:r>
            </w:ins>
          </w:p>
        </w:tc>
        <w:tc>
          <w:tcPr>
            <w:tcW w:w="1969" w:type="dxa"/>
            <w:shd w:val="clear" w:color="auto" w:fill="auto"/>
          </w:tcPr>
          <w:p w14:paraId="3B08321F" w14:textId="77777777" w:rsidR="00A5524C" w:rsidRPr="00FB1969" w:rsidRDefault="00A5524C" w:rsidP="003B5138">
            <w:pPr>
              <w:pStyle w:val="TAC"/>
              <w:rPr>
                <w:ins w:id="54" w:author="Ato-MediaTek" w:date="2018-07-06T20:13:00Z"/>
              </w:rPr>
            </w:pPr>
            <w:ins w:id="55" w:author="Ato-MediaTek" w:date="2018-07-06T20:13:00Z">
              <w:r w:rsidRPr="001F027B">
                <w:t>TBD</w:t>
              </w:r>
            </w:ins>
          </w:p>
        </w:tc>
        <w:tc>
          <w:tcPr>
            <w:tcW w:w="1969" w:type="dxa"/>
          </w:tcPr>
          <w:p w14:paraId="4477B3D1" w14:textId="77777777" w:rsidR="00A5524C" w:rsidRPr="00FB1969" w:rsidRDefault="00A5524C" w:rsidP="003B5138">
            <w:pPr>
              <w:pStyle w:val="TAC"/>
              <w:rPr>
                <w:ins w:id="56" w:author="Ato-MediaTek" w:date="2018-07-06T20:13:00Z"/>
              </w:rPr>
            </w:pPr>
            <w:ins w:id="57" w:author="Ato-MediaTek" w:date="2018-07-06T20:13:00Z">
              <w:r w:rsidRPr="001E0EC6">
                <w:t>TBD</w:t>
              </w:r>
            </w:ins>
          </w:p>
        </w:tc>
      </w:tr>
      <w:tr w:rsidR="00A5524C" w:rsidRPr="001C4BFB" w:rsidDel="00FC0501" w14:paraId="680101F2" w14:textId="77777777" w:rsidTr="003B5138">
        <w:trPr>
          <w:jc w:val="center"/>
          <w:ins w:id="58" w:author="Ato-MediaTek" w:date="2018-07-06T20:13:00Z"/>
        </w:trPr>
        <w:tc>
          <w:tcPr>
            <w:tcW w:w="649" w:type="dxa"/>
            <w:shd w:val="clear" w:color="auto" w:fill="auto"/>
          </w:tcPr>
          <w:p w14:paraId="355BAAA7" w14:textId="77777777" w:rsidR="00A5524C" w:rsidRPr="001C4BFB" w:rsidRDefault="00A5524C" w:rsidP="003B5138">
            <w:pPr>
              <w:pStyle w:val="TAC"/>
              <w:rPr>
                <w:ins w:id="59" w:author="Ato-MediaTek" w:date="2018-07-06T20:13:00Z"/>
              </w:rPr>
            </w:pPr>
            <w:ins w:id="60" w:author="Ato-MediaTek" w:date="2018-07-06T20:13:00Z">
              <w:r w:rsidRPr="001C4BFB">
                <w:t>2</w:t>
              </w:r>
            </w:ins>
          </w:p>
        </w:tc>
        <w:tc>
          <w:tcPr>
            <w:tcW w:w="992" w:type="dxa"/>
          </w:tcPr>
          <w:p w14:paraId="18AEA61B" w14:textId="77777777" w:rsidR="00A5524C" w:rsidRPr="001C4BFB" w:rsidRDefault="00A5524C" w:rsidP="003B5138">
            <w:pPr>
              <w:pStyle w:val="TAC"/>
              <w:rPr>
                <w:ins w:id="61" w:author="Ato-MediaTek" w:date="2018-07-06T20:13:00Z"/>
              </w:rPr>
            </w:pPr>
            <w:ins w:id="62" w:author="Ato-MediaTek" w:date="2018-07-06T20:13:00Z">
              <w:r w:rsidRPr="001C4BFB">
                <w:t>0.25</w:t>
              </w:r>
            </w:ins>
          </w:p>
        </w:tc>
        <w:tc>
          <w:tcPr>
            <w:tcW w:w="1969" w:type="dxa"/>
            <w:shd w:val="clear" w:color="auto" w:fill="auto"/>
          </w:tcPr>
          <w:p w14:paraId="7F2720B0" w14:textId="77777777" w:rsidR="00A5524C" w:rsidRPr="00FB1969" w:rsidRDefault="00A5524C" w:rsidP="003B5138">
            <w:pPr>
              <w:pStyle w:val="TAC"/>
              <w:rPr>
                <w:ins w:id="63" w:author="Ato-MediaTek" w:date="2018-07-06T20:13:00Z"/>
              </w:rPr>
            </w:pPr>
            <w:ins w:id="64" w:author="Ato-MediaTek" w:date="2018-07-06T20:13:00Z">
              <w:r w:rsidRPr="001F027B">
                <w:t>TBD</w:t>
              </w:r>
            </w:ins>
          </w:p>
        </w:tc>
        <w:tc>
          <w:tcPr>
            <w:tcW w:w="1969" w:type="dxa"/>
          </w:tcPr>
          <w:p w14:paraId="1B1DF9B3" w14:textId="77777777" w:rsidR="00A5524C" w:rsidRPr="00FB1969" w:rsidRDefault="00A5524C" w:rsidP="003B5138">
            <w:pPr>
              <w:pStyle w:val="TAC"/>
              <w:rPr>
                <w:ins w:id="65" w:author="Ato-MediaTek" w:date="2018-07-06T20:13:00Z"/>
              </w:rPr>
            </w:pPr>
            <w:ins w:id="66" w:author="Ato-MediaTek" w:date="2018-07-06T20:13:00Z">
              <w:r w:rsidRPr="001E0EC6">
                <w:t>TBD</w:t>
              </w:r>
            </w:ins>
          </w:p>
        </w:tc>
      </w:tr>
      <w:tr w:rsidR="00A5524C" w:rsidRPr="001C4BFB" w:rsidDel="00FC0501" w14:paraId="6405C120" w14:textId="77777777" w:rsidTr="003B5138">
        <w:trPr>
          <w:jc w:val="center"/>
          <w:ins w:id="67" w:author="Ato-MediaTek" w:date="2018-07-06T20:13:00Z"/>
        </w:trPr>
        <w:tc>
          <w:tcPr>
            <w:tcW w:w="649" w:type="dxa"/>
            <w:shd w:val="clear" w:color="auto" w:fill="auto"/>
          </w:tcPr>
          <w:p w14:paraId="09B48A6B" w14:textId="77777777" w:rsidR="00A5524C" w:rsidRPr="001C4BFB" w:rsidRDefault="00A5524C" w:rsidP="003B5138">
            <w:pPr>
              <w:pStyle w:val="TAC"/>
              <w:rPr>
                <w:ins w:id="68" w:author="Ato-MediaTek" w:date="2018-07-06T20:13:00Z"/>
              </w:rPr>
            </w:pPr>
            <w:ins w:id="69" w:author="Ato-MediaTek" w:date="2018-07-06T20:13:00Z">
              <w:r w:rsidRPr="001C4BFB">
                <w:t>3</w:t>
              </w:r>
            </w:ins>
          </w:p>
        </w:tc>
        <w:tc>
          <w:tcPr>
            <w:tcW w:w="992" w:type="dxa"/>
          </w:tcPr>
          <w:p w14:paraId="6E2ED4C1" w14:textId="77777777" w:rsidR="00A5524C" w:rsidRPr="001C4BFB" w:rsidRDefault="00A5524C" w:rsidP="003B5138">
            <w:pPr>
              <w:pStyle w:val="TAC"/>
              <w:rPr>
                <w:ins w:id="70" w:author="Ato-MediaTek" w:date="2018-07-06T20:13:00Z"/>
              </w:rPr>
            </w:pPr>
            <w:ins w:id="71" w:author="Ato-MediaTek" w:date="2018-07-06T20:13:00Z">
              <w:r w:rsidRPr="001C4BFB">
                <w:t>0.125</w:t>
              </w:r>
            </w:ins>
          </w:p>
        </w:tc>
        <w:tc>
          <w:tcPr>
            <w:tcW w:w="1969" w:type="dxa"/>
            <w:shd w:val="clear" w:color="auto" w:fill="auto"/>
          </w:tcPr>
          <w:p w14:paraId="15A4DE8F" w14:textId="77777777" w:rsidR="00A5524C" w:rsidRPr="00FB1969" w:rsidRDefault="00A5524C" w:rsidP="003B5138">
            <w:pPr>
              <w:pStyle w:val="TAC"/>
              <w:rPr>
                <w:ins w:id="72" w:author="Ato-MediaTek" w:date="2018-07-06T20:13:00Z"/>
              </w:rPr>
            </w:pPr>
            <w:ins w:id="73" w:author="Ato-MediaTek" w:date="2018-07-06T20:13:00Z">
              <w:r w:rsidRPr="001F027B">
                <w:t>TBD</w:t>
              </w:r>
            </w:ins>
          </w:p>
        </w:tc>
        <w:tc>
          <w:tcPr>
            <w:tcW w:w="1969" w:type="dxa"/>
          </w:tcPr>
          <w:p w14:paraId="70FAE3E5" w14:textId="77777777" w:rsidR="00A5524C" w:rsidRPr="00FB1969" w:rsidRDefault="00A5524C" w:rsidP="003B5138">
            <w:pPr>
              <w:pStyle w:val="TAC"/>
              <w:rPr>
                <w:ins w:id="74" w:author="Ato-MediaTek" w:date="2018-07-06T20:13:00Z"/>
              </w:rPr>
            </w:pPr>
            <w:ins w:id="75" w:author="Ato-MediaTek" w:date="2018-07-06T20:13:00Z">
              <w:r w:rsidRPr="001E0EC6">
                <w:t>TBD</w:t>
              </w:r>
            </w:ins>
          </w:p>
        </w:tc>
      </w:tr>
      <w:tr w:rsidR="00A5524C" w:rsidRPr="001C4BFB" w:rsidDel="00FC0501" w14:paraId="52BA7DAF" w14:textId="77777777" w:rsidTr="003B5138">
        <w:trPr>
          <w:jc w:val="center"/>
          <w:ins w:id="76" w:author="Ato-MediaTek" w:date="2018-07-06T20:13:00Z"/>
        </w:trPr>
        <w:tc>
          <w:tcPr>
            <w:tcW w:w="5579" w:type="dxa"/>
            <w:gridSpan w:val="4"/>
            <w:shd w:val="clear" w:color="auto" w:fill="auto"/>
          </w:tcPr>
          <w:p w14:paraId="4BCEC90F" w14:textId="77777777" w:rsidR="00A5524C" w:rsidRDefault="00A5524C" w:rsidP="003B5138">
            <w:pPr>
              <w:pStyle w:val="TAC"/>
              <w:jc w:val="left"/>
              <w:rPr>
                <w:ins w:id="77" w:author="Ato-MediaTek" w:date="2018-07-06T20:13:00Z"/>
              </w:rPr>
            </w:pPr>
            <w:ins w:id="78" w:author="Ato-MediaTek" w:date="2018-07-06T20:13:00Z">
              <w:r>
                <w:t>Note 1: Depends on UE capability.</w:t>
              </w:r>
            </w:ins>
          </w:p>
          <w:p w14:paraId="57041585" w14:textId="77777777" w:rsidR="00A5524C" w:rsidRPr="001C4BFB" w:rsidRDefault="00A5524C" w:rsidP="003B5138">
            <w:pPr>
              <w:pStyle w:val="TAC"/>
              <w:jc w:val="left"/>
              <w:rPr>
                <w:ins w:id="79" w:author="Ato-MediaTek" w:date="2018-07-06T20:13:00Z"/>
              </w:rPr>
            </w:pPr>
            <w:ins w:id="80" w:author="Ato-MediaTek" w:date="2018-07-06T20:13:00Z">
              <w:r>
                <w:t>Note 2: If the BWP switch involves changing of SCS, the BWP switch delay is determined by the larger one between the SCS before BWP switch and the SCS after BWP switch.</w:t>
              </w:r>
            </w:ins>
          </w:p>
        </w:tc>
      </w:tr>
    </w:tbl>
    <w:p w14:paraId="577491C4" w14:textId="77777777" w:rsidR="00A5524C" w:rsidRPr="00724FD9" w:rsidRDefault="00A5524C" w:rsidP="00A5524C">
      <w:pPr>
        <w:rPr>
          <w:ins w:id="81" w:author="Ato-MediaTek" w:date="2018-07-06T20:13:00Z"/>
          <w:lang w:eastAsia="zh-CN"/>
        </w:rPr>
      </w:pPr>
    </w:p>
    <w:p w14:paraId="2E08FB53" w14:textId="77777777" w:rsidR="00A5524C" w:rsidRDefault="00A5524C" w:rsidP="00A5524C">
      <w:pPr>
        <w:rPr>
          <w:ins w:id="82" w:author="Ato-MediaTek" w:date="2018-07-06T20:13:00Z"/>
          <w:lang w:val="en-US" w:eastAsia="zh-CN"/>
        </w:rPr>
      </w:pPr>
      <w:ins w:id="83" w:author="Ato-MediaTek" w:date="2018-07-06T20:13:00Z">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8.5.2-2, if t</w:t>
        </w:r>
        <w:r w:rsidRPr="00A02B34">
          <w:rPr>
            <w:lang w:val="en-US" w:eastAsia="zh-CN"/>
          </w:rPr>
          <w:t xml:space="preserve">he </w:t>
        </w:r>
        <w:r>
          <w:rPr>
            <w:lang w:val="en-US" w:eastAsia="zh-CN"/>
          </w:rPr>
          <w:t>BWP switch</w:t>
        </w:r>
        <w:r w:rsidRPr="00A02B34">
          <w:rPr>
            <w:lang w:val="en-US" w:eastAsia="zh-CN"/>
          </w:rPr>
          <w:t xml:space="preserve"> involves changing only the SCS</w:t>
        </w:r>
        <w:r>
          <w:rPr>
            <w:lang w:val="en-US" w:eastAsia="zh-CN"/>
          </w:rPr>
          <w:t xml:space="preserve">. </w:t>
        </w:r>
      </w:ins>
    </w:p>
    <w:p w14:paraId="299E60F1" w14:textId="77777777" w:rsidR="00A5524C" w:rsidRPr="001C4BFB" w:rsidRDefault="00A5524C" w:rsidP="00A5524C">
      <w:pPr>
        <w:pStyle w:val="TH"/>
        <w:rPr>
          <w:ins w:id="84" w:author="Ato-MediaTek" w:date="2018-07-06T20:13:00Z"/>
        </w:rPr>
      </w:pPr>
      <w:ins w:id="85" w:author="Ato-MediaTek" w:date="2018-07-06T20:13:00Z">
        <w:r w:rsidRPr="001C4BFB">
          <w:t>Table 8.</w:t>
        </w:r>
        <w:r>
          <w:t>5.2-2</w:t>
        </w:r>
        <w:r w:rsidRPr="001C4BFB">
          <w:t xml:space="preserve">: </w:t>
        </w:r>
        <w:r>
          <w:t>BWP switch delay</w:t>
        </w:r>
        <w:r w:rsidRPr="00F03D4E">
          <w:t xml:space="preserve"> </w:t>
        </w:r>
        <w:r>
          <w:t xml:space="preserve">without </w:t>
        </w:r>
        <w:proofErr w:type="spellStart"/>
        <w:r>
          <w:t>center</w:t>
        </w:r>
        <w:proofErr w:type="spellEnd"/>
        <w:r>
          <w:t xml:space="preserve"> frequency or BW changing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5524C" w:rsidRPr="001C4BFB" w14:paraId="7C753AB0" w14:textId="77777777" w:rsidTr="003B5138">
        <w:trPr>
          <w:trHeight w:val="305"/>
          <w:jc w:val="center"/>
          <w:ins w:id="86" w:author="Ato-MediaTek" w:date="2018-07-06T20:13:00Z"/>
        </w:trPr>
        <w:tc>
          <w:tcPr>
            <w:tcW w:w="649" w:type="dxa"/>
            <w:vMerge w:val="restart"/>
            <w:shd w:val="clear" w:color="auto" w:fill="auto"/>
            <w:vAlign w:val="center"/>
          </w:tcPr>
          <w:bookmarkEnd w:id="4"/>
          <w:bookmarkEnd w:id="5"/>
          <w:bookmarkEnd w:id="6"/>
          <w:bookmarkEnd w:id="7"/>
          <w:p w14:paraId="3BF9C376" w14:textId="77777777" w:rsidR="00A5524C" w:rsidRPr="001C4BFB" w:rsidRDefault="00A5524C" w:rsidP="003B5138">
            <w:pPr>
              <w:pStyle w:val="TAH"/>
              <w:rPr>
                <w:ins w:id="87" w:author="Ato-MediaTek" w:date="2018-07-06T20:13:00Z"/>
              </w:rPr>
            </w:pPr>
            <w:ins w:id="88" w:author="Ato-MediaTek" w:date="2018-07-06T20:13:00Z">
              <w:r>
                <w:rPr>
                  <w:noProof/>
                  <w:lang w:val="en-US" w:eastAsia="zh-TW"/>
                </w:rPr>
                <w:drawing>
                  <wp:inline distT="0" distB="0" distL="0" distR="0" wp14:anchorId="6B331CC6" wp14:editId="22E3D24A">
                    <wp:extent cx="140970" cy="1638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ins>
          </w:p>
        </w:tc>
        <w:tc>
          <w:tcPr>
            <w:tcW w:w="992" w:type="dxa"/>
            <w:vMerge w:val="restart"/>
          </w:tcPr>
          <w:p w14:paraId="77CC4B66" w14:textId="77777777" w:rsidR="00A5524C" w:rsidRPr="001C4BFB" w:rsidRDefault="00A5524C" w:rsidP="003B5138">
            <w:pPr>
              <w:pStyle w:val="TAH"/>
              <w:rPr>
                <w:ins w:id="89" w:author="Ato-MediaTek" w:date="2018-07-06T20:13:00Z"/>
              </w:rPr>
            </w:pPr>
            <w:ins w:id="90" w:author="Ato-MediaTek" w:date="2018-07-06T20:13:00Z">
              <w:r w:rsidRPr="001C4BFB">
                <w:t>NR Slot length (</w:t>
              </w:r>
              <w:proofErr w:type="spellStart"/>
              <w:r w:rsidRPr="001C4BFB">
                <w:t>ms</w:t>
              </w:r>
              <w:proofErr w:type="spellEnd"/>
              <w:r w:rsidRPr="001C4BFB">
                <w:t>)</w:t>
              </w:r>
            </w:ins>
          </w:p>
        </w:tc>
        <w:tc>
          <w:tcPr>
            <w:tcW w:w="3938" w:type="dxa"/>
            <w:gridSpan w:val="2"/>
          </w:tcPr>
          <w:p w14:paraId="73757778" w14:textId="77777777" w:rsidR="00A5524C" w:rsidRDefault="00A5524C" w:rsidP="003B5138">
            <w:pPr>
              <w:pStyle w:val="TAH"/>
              <w:rPr>
                <w:ins w:id="91" w:author="Ato-MediaTek" w:date="2018-07-06T20:13:00Z"/>
                <w:lang w:eastAsia="zh-CN"/>
              </w:rPr>
            </w:pPr>
            <w:ins w:id="92" w:author="Ato-MediaTek" w:date="2018-07-06T20:13:00Z">
              <w:r>
                <w:rPr>
                  <w:rFonts w:hint="eastAsia"/>
                  <w:lang w:eastAsia="zh-CN"/>
                </w:rPr>
                <w:t xml:space="preserve">BWP switch delay </w:t>
              </w:r>
              <w:r>
                <w:rPr>
                  <w:lang w:eastAsia="zh-CN"/>
                </w:rPr>
                <w:t>Y (slots)</w:t>
              </w:r>
            </w:ins>
          </w:p>
        </w:tc>
      </w:tr>
      <w:tr w:rsidR="00A5524C" w:rsidRPr="001C4BFB" w14:paraId="73783E91" w14:textId="77777777" w:rsidTr="003B5138">
        <w:trPr>
          <w:trHeight w:val="306"/>
          <w:jc w:val="center"/>
          <w:ins w:id="93" w:author="Ato-MediaTek" w:date="2018-07-06T20:13:00Z"/>
        </w:trPr>
        <w:tc>
          <w:tcPr>
            <w:tcW w:w="649" w:type="dxa"/>
            <w:vMerge/>
            <w:shd w:val="clear" w:color="auto" w:fill="auto"/>
            <w:vAlign w:val="center"/>
          </w:tcPr>
          <w:p w14:paraId="38597B22" w14:textId="77777777" w:rsidR="00A5524C" w:rsidRPr="001C4BFB" w:rsidRDefault="00A5524C" w:rsidP="003B5138">
            <w:pPr>
              <w:pStyle w:val="TAH"/>
              <w:rPr>
                <w:ins w:id="94" w:author="Ato-MediaTek" w:date="2018-07-06T20:13:00Z"/>
              </w:rPr>
            </w:pPr>
          </w:p>
        </w:tc>
        <w:tc>
          <w:tcPr>
            <w:tcW w:w="992" w:type="dxa"/>
            <w:vMerge/>
          </w:tcPr>
          <w:p w14:paraId="5BD5914E" w14:textId="77777777" w:rsidR="00A5524C" w:rsidRPr="001C4BFB" w:rsidRDefault="00A5524C" w:rsidP="003B5138">
            <w:pPr>
              <w:pStyle w:val="TAH"/>
              <w:rPr>
                <w:ins w:id="95" w:author="Ato-MediaTek" w:date="2018-07-06T20:13:00Z"/>
              </w:rPr>
            </w:pPr>
          </w:p>
        </w:tc>
        <w:tc>
          <w:tcPr>
            <w:tcW w:w="1969" w:type="dxa"/>
          </w:tcPr>
          <w:p w14:paraId="2B3441E4" w14:textId="77777777" w:rsidR="00A5524C" w:rsidRPr="0056221D" w:rsidRDefault="00A5524C" w:rsidP="003B5138">
            <w:pPr>
              <w:pStyle w:val="TAH"/>
              <w:rPr>
                <w:ins w:id="96" w:author="Ato-MediaTek" w:date="2018-07-06T20:13:00Z"/>
                <w:vertAlign w:val="superscript"/>
                <w:lang w:eastAsia="zh-CN"/>
              </w:rPr>
            </w:pPr>
            <w:ins w:id="97" w:author="Ato-MediaTek" w:date="2018-07-06T20:13:00Z">
              <w:r>
                <w:rPr>
                  <w:rFonts w:hint="eastAsia"/>
                  <w:lang w:eastAsia="zh-CN"/>
                </w:rPr>
                <w:t>Type 1</w:t>
              </w:r>
              <w:r>
                <w:rPr>
                  <w:vertAlign w:val="superscript"/>
                  <w:lang w:eastAsia="zh-CN"/>
                </w:rPr>
                <w:t>Note 1</w:t>
              </w:r>
            </w:ins>
          </w:p>
        </w:tc>
        <w:tc>
          <w:tcPr>
            <w:tcW w:w="1969" w:type="dxa"/>
          </w:tcPr>
          <w:p w14:paraId="0ED09887" w14:textId="77777777" w:rsidR="00A5524C" w:rsidRPr="0056221D" w:rsidRDefault="00A5524C" w:rsidP="003B5138">
            <w:pPr>
              <w:pStyle w:val="TAH"/>
              <w:rPr>
                <w:ins w:id="98" w:author="Ato-MediaTek" w:date="2018-07-06T20:13:00Z"/>
                <w:vertAlign w:val="superscript"/>
                <w:lang w:eastAsia="zh-CN"/>
              </w:rPr>
            </w:pPr>
            <w:ins w:id="99" w:author="Ato-MediaTek" w:date="2018-07-06T20:13:00Z">
              <w:r>
                <w:rPr>
                  <w:rFonts w:hint="eastAsia"/>
                  <w:lang w:eastAsia="zh-CN"/>
                </w:rPr>
                <w:t>Type 2</w:t>
              </w:r>
              <w:r>
                <w:rPr>
                  <w:vertAlign w:val="superscript"/>
                  <w:lang w:eastAsia="zh-CN"/>
                </w:rPr>
                <w:t>Note 1</w:t>
              </w:r>
            </w:ins>
          </w:p>
        </w:tc>
      </w:tr>
      <w:tr w:rsidR="00A5524C" w:rsidRPr="001C4BFB" w:rsidDel="00FC0501" w14:paraId="3ECD7F4E" w14:textId="77777777" w:rsidTr="003B5138">
        <w:trPr>
          <w:jc w:val="center"/>
          <w:ins w:id="100" w:author="Ato-MediaTek" w:date="2018-07-06T20:13:00Z"/>
        </w:trPr>
        <w:tc>
          <w:tcPr>
            <w:tcW w:w="649" w:type="dxa"/>
            <w:shd w:val="clear" w:color="auto" w:fill="auto"/>
          </w:tcPr>
          <w:p w14:paraId="67054479" w14:textId="77777777" w:rsidR="00A5524C" w:rsidRPr="001C4BFB" w:rsidRDefault="00A5524C" w:rsidP="003B5138">
            <w:pPr>
              <w:pStyle w:val="TAC"/>
              <w:rPr>
                <w:ins w:id="101" w:author="Ato-MediaTek" w:date="2018-07-06T20:13:00Z"/>
              </w:rPr>
            </w:pPr>
            <w:ins w:id="102" w:author="Ato-MediaTek" w:date="2018-07-06T20:13:00Z">
              <w:r w:rsidRPr="001C4BFB">
                <w:t>0</w:t>
              </w:r>
            </w:ins>
          </w:p>
        </w:tc>
        <w:tc>
          <w:tcPr>
            <w:tcW w:w="992" w:type="dxa"/>
          </w:tcPr>
          <w:p w14:paraId="5020C347" w14:textId="77777777" w:rsidR="00A5524C" w:rsidRPr="001C4BFB" w:rsidRDefault="00A5524C" w:rsidP="003B5138">
            <w:pPr>
              <w:pStyle w:val="TAC"/>
              <w:rPr>
                <w:ins w:id="103" w:author="Ato-MediaTek" w:date="2018-07-06T20:13:00Z"/>
              </w:rPr>
            </w:pPr>
            <w:ins w:id="104" w:author="Ato-MediaTek" w:date="2018-07-06T20:13:00Z">
              <w:r w:rsidRPr="001C4BFB">
                <w:t>1</w:t>
              </w:r>
            </w:ins>
          </w:p>
        </w:tc>
        <w:tc>
          <w:tcPr>
            <w:tcW w:w="1969" w:type="dxa"/>
            <w:shd w:val="clear" w:color="auto" w:fill="auto"/>
          </w:tcPr>
          <w:p w14:paraId="13F05529" w14:textId="77777777" w:rsidR="00A5524C" w:rsidRPr="00FB1969" w:rsidRDefault="00A5524C" w:rsidP="003B5138">
            <w:pPr>
              <w:pStyle w:val="TAC"/>
              <w:rPr>
                <w:ins w:id="105" w:author="Ato-MediaTek" w:date="2018-07-06T20:13:00Z"/>
              </w:rPr>
            </w:pPr>
            <w:ins w:id="106" w:author="Ato-MediaTek" w:date="2018-07-06T20:13:00Z">
              <w:r w:rsidRPr="00AE0AEC">
                <w:t>TBD</w:t>
              </w:r>
            </w:ins>
          </w:p>
        </w:tc>
        <w:tc>
          <w:tcPr>
            <w:tcW w:w="1969" w:type="dxa"/>
          </w:tcPr>
          <w:p w14:paraId="05FFBB9F" w14:textId="77777777" w:rsidR="00A5524C" w:rsidRPr="00FB1969" w:rsidRDefault="00A5524C" w:rsidP="003B5138">
            <w:pPr>
              <w:pStyle w:val="TAC"/>
              <w:rPr>
                <w:ins w:id="107" w:author="Ato-MediaTek" w:date="2018-07-06T20:13:00Z"/>
              </w:rPr>
            </w:pPr>
            <w:ins w:id="108" w:author="Ato-MediaTek" w:date="2018-07-06T20:13:00Z">
              <w:r w:rsidRPr="00D45582">
                <w:t>TBD</w:t>
              </w:r>
            </w:ins>
          </w:p>
        </w:tc>
      </w:tr>
      <w:tr w:rsidR="00A5524C" w:rsidRPr="001C4BFB" w:rsidDel="00FC0501" w14:paraId="53BFAB16" w14:textId="77777777" w:rsidTr="003B5138">
        <w:trPr>
          <w:jc w:val="center"/>
          <w:ins w:id="109" w:author="Ato-MediaTek" w:date="2018-07-06T20:13:00Z"/>
        </w:trPr>
        <w:tc>
          <w:tcPr>
            <w:tcW w:w="649" w:type="dxa"/>
            <w:shd w:val="clear" w:color="auto" w:fill="auto"/>
          </w:tcPr>
          <w:p w14:paraId="6C99A42E" w14:textId="77777777" w:rsidR="00A5524C" w:rsidRPr="001C4BFB" w:rsidRDefault="00A5524C" w:rsidP="003B5138">
            <w:pPr>
              <w:pStyle w:val="TAC"/>
              <w:rPr>
                <w:ins w:id="110" w:author="Ato-MediaTek" w:date="2018-07-06T20:13:00Z"/>
              </w:rPr>
            </w:pPr>
            <w:ins w:id="111" w:author="Ato-MediaTek" w:date="2018-07-06T20:13:00Z">
              <w:r w:rsidRPr="001C4BFB">
                <w:t>1</w:t>
              </w:r>
            </w:ins>
          </w:p>
        </w:tc>
        <w:tc>
          <w:tcPr>
            <w:tcW w:w="992" w:type="dxa"/>
          </w:tcPr>
          <w:p w14:paraId="5D3C788A" w14:textId="77777777" w:rsidR="00A5524C" w:rsidRPr="001C4BFB" w:rsidRDefault="00A5524C" w:rsidP="003B5138">
            <w:pPr>
              <w:pStyle w:val="TAC"/>
              <w:rPr>
                <w:ins w:id="112" w:author="Ato-MediaTek" w:date="2018-07-06T20:13:00Z"/>
              </w:rPr>
            </w:pPr>
            <w:ins w:id="113" w:author="Ato-MediaTek" w:date="2018-07-06T20:13:00Z">
              <w:r w:rsidRPr="001C4BFB">
                <w:t>0.5</w:t>
              </w:r>
            </w:ins>
          </w:p>
        </w:tc>
        <w:tc>
          <w:tcPr>
            <w:tcW w:w="1969" w:type="dxa"/>
            <w:shd w:val="clear" w:color="auto" w:fill="auto"/>
          </w:tcPr>
          <w:p w14:paraId="73E91B79" w14:textId="77777777" w:rsidR="00A5524C" w:rsidRPr="00FB1969" w:rsidRDefault="00A5524C" w:rsidP="003B5138">
            <w:pPr>
              <w:pStyle w:val="TAC"/>
              <w:rPr>
                <w:ins w:id="114" w:author="Ato-MediaTek" w:date="2018-07-06T20:13:00Z"/>
              </w:rPr>
            </w:pPr>
            <w:ins w:id="115" w:author="Ato-MediaTek" w:date="2018-07-06T20:13:00Z">
              <w:r w:rsidRPr="00AE0AEC">
                <w:t>TBD</w:t>
              </w:r>
            </w:ins>
          </w:p>
        </w:tc>
        <w:tc>
          <w:tcPr>
            <w:tcW w:w="1969" w:type="dxa"/>
          </w:tcPr>
          <w:p w14:paraId="50CFECE3" w14:textId="77777777" w:rsidR="00A5524C" w:rsidRPr="00FB1969" w:rsidRDefault="00A5524C" w:rsidP="003B5138">
            <w:pPr>
              <w:pStyle w:val="TAC"/>
              <w:rPr>
                <w:ins w:id="116" w:author="Ato-MediaTek" w:date="2018-07-06T20:13:00Z"/>
              </w:rPr>
            </w:pPr>
            <w:ins w:id="117" w:author="Ato-MediaTek" w:date="2018-07-06T20:13:00Z">
              <w:r w:rsidRPr="00D45582">
                <w:t>TBD</w:t>
              </w:r>
            </w:ins>
          </w:p>
        </w:tc>
      </w:tr>
      <w:tr w:rsidR="00A5524C" w:rsidRPr="001C4BFB" w:rsidDel="00FC0501" w14:paraId="11D40C27" w14:textId="77777777" w:rsidTr="003B5138">
        <w:trPr>
          <w:jc w:val="center"/>
          <w:ins w:id="118" w:author="Ato-MediaTek" w:date="2018-07-06T20:13:00Z"/>
        </w:trPr>
        <w:tc>
          <w:tcPr>
            <w:tcW w:w="649" w:type="dxa"/>
            <w:shd w:val="clear" w:color="auto" w:fill="auto"/>
          </w:tcPr>
          <w:p w14:paraId="7B135709" w14:textId="77777777" w:rsidR="00A5524C" w:rsidRPr="001C4BFB" w:rsidRDefault="00A5524C" w:rsidP="003B5138">
            <w:pPr>
              <w:pStyle w:val="TAC"/>
              <w:rPr>
                <w:ins w:id="119" w:author="Ato-MediaTek" w:date="2018-07-06T20:13:00Z"/>
              </w:rPr>
            </w:pPr>
            <w:ins w:id="120" w:author="Ato-MediaTek" w:date="2018-07-06T20:13:00Z">
              <w:r w:rsidRPr="001C4BFB">
                <w:t>2</w:t>
              </w:r>
            </w:ins>
          </w:p>
        </w:tc>
        <w:tc>
          <w:tcPr>
            <w:tcW w:w="992" w:type="dxa"/>
          </w:tcPr>
          <w:p w14:paraId="2FFEF1A0" w14:textId="77777777" w:rsidR="00A5524C" w:rsidRPr="001C4BFB" w:rsidRDefault="00A5524C" w:rsidP="003B5138">
            <w:pPr>
              <w:pStyle w:val="TAC"/>
              <w:rPr>
                <w:ins w:id="121" w:author="Ato-MediaTek" w:date="2018-07-06T20:13:00Z"/>
              </w:rPr>
            </w:pPr>
            <w:ins w:id="122" w:author="Ato-MediaTek" w:date="2018-07-06T20:13:00Z">
              <w:r w:rsidRPr="001C4BFB">
                <w:t>0.25</w:t>
              </w:r>
            </w:ins>
          </w:p>
        </w:tc>
        <w:tc>
          <w:tcPr>
            <w:tcW w:w="1969" w:type="dxa"/>
            <w:shd w:val="clear" w:color="auto" w:fill="auto"/>
          </w:tcPr>
          <w:p w14:paraId="62885C9E" w14:textId="77777777" w:rsidR="00A5524C" w:rsidRPr="00FB1969" w:rsidRDefault="00A5524C" w:rsidP="003B5138">
            <w:pPr>
              <w:pStyle w:val="TAC"/>
              <w:rPr>
                <w:ins w:id="123" w:author="Ato-MediaTek" w:date="2018-07-06T20:13:00Z"/>
              </w:rPr>
            </w:pPr>
            <w:ins w:id="124" w:author="Ato-MediaTek" w:date="2018-07-06T20:13:00Z">
              <w:r w:rsidRPr="00AE0AEC">
                <w:t>TBD</w:t>
              </w:r>
            </w:ins>
          </w:p>
        </w:tc>
        <w:tc>
          <w:tcPr>
            <w:tcW w:w="1969" w:type="dxa"/>
          </w:tcPr>
          <w:p w14:paraId="2455FCE8" w14:textId="77777777" w:rsidR="00A5524C" w:rsidRPr="00FB1969" w:rsidRDefault="00A5524C" w:rsidP="003B5138">
            <w:pPr>
              <w:pStyle w:val="TAC"/>
              <w:rPr>
                <w:ins w:id="125" w:author="Ato-MediaTek" w:date="2018-07-06T20:13:00Z"/>
              </w:rPr>
            </w:pPr>
            <w:ins w:id="126" w:author="Ato-MediaTek" w:date="2018-07-06T20:13:00Z">
              <w:r w:rsidRPr="00D45582">
                <w:t>TBD</w:t>
              </w:r>
            </w:ins>
          </w:p>
        </w:tc>
      </w:tr>
      <w:tr w:rsidR="00A5524C" w:rsidRPr="001C4BFB" w:rsidDel="00FC0501" w14:paraId="0DFF2D35" w14:textId="77777777" w:rsidTr="003B5138">
        <w:trPr>
          <w:jc w:val="center"/>
          <w:ins w:id="127" w:author="Ato-MediaTek" w:date="2018-07-06T20:13:00Z"/>
        </w:trPr>
        <w:tc>
          <w:tcPr>
            <w:tcW w:w="649" w:type="dxa"/>
            <w:shd w:val="clear" w:color="auto" w:fill="auto"/>
          </w:tcPr>
          <w:p w14:paraId="0EE2ECAB" w14:textId="77777777" w:rsidR="00A5524C" w:rsidRPr="001C4BFB" w:rsidRDefault="00A5524C" w:rsidP="003B5138">
            <w:pPr>
              <w:pStyle w:val="TAC"/>
              <w:rPr>
                <w:ins w:id="128" w:author="Ato-MediaTek" w:date="2018-07-06T20:13:00Z"/>
              </w:rPr>
            </w:pPr>
            <w:ins w:id="129" w:author="Ato-MediaTek" w:date="2018-07-06T20:13:00Z">
              <w:r w:rsidRPr="001C4BFB">
                <w:t>3</w:t>
              </w:r>
            </w:ins>
          </w:p>
        </w:tc>
        <w:tc>
          <w:tcPr>
            <w:tcW w:w="992" w:type="dxa"/>
          </w:tcPr>
          <w:p w14:paraId="329E0DF3" w14:textId="77777777" w:rsidR="00A5524C" w:rsidRPr="001C4BFB" w:rsidRDefault="00A5524C" w:rsidP="003B5138">
            <w:pPr>
              <w:pStyle w:val="TAC"/>
              <w:rPr>
                <w:ins w:id="130" w:author="Ato-MediaTek" w:date="2018-07-06T20:13:00Z"/>
              </w:rPr>
            </w:pPr>
            <w:ins w:id="131" w:author="Ato-MediaTek" w:date="2018-07-06T20:13:00Z">
              <w:r w:rsidRPr="001C4BFB">
                <w:t>0.125</w:t>
              </w:r>
            </w:ins>
          </w:p>
        </w:tc>
        <w:tc>
          <w:tcPr>
            <w:tcW w:w="1969" w:type="dxa"/>
            <w:shd w:val="clear" w:color="auto" w:fill="auto"/>
          </w:tcPr>
          <w:p w14:paraId="7489F519" w14:textId="77777777" w:rsidR="00A5524C" w:rsidRPr="00FB1969" w:rsidRDefault="00A5524C" w:rsidP="003B5138">
            <w:pPr>
              <w:pStyle w:val="TAC"/>
              <w:rPr>
                <w:ins w:id="132" w:author="Ato-MediaTek" w:date="2018-07-06T20:13:00Z"/>
              </w:rPr>
            </w:pPr>
            <w:ins w:id="133" w:author="Ato-MediaTek" w:date="2018-07-06T20:13:00Z">
              <w:r w:rsidRPr="00AE0AEC">
                <w:t>TBD</w:t>
              </w:r>
            </w:ins>
          </w:p>
        </w:tc>
        <w:tc>
          <w:tcPr>
            <w:tcW w:w="1969" w:type="dxa"/>
          </w:tcPr>
          <w:p w14:paraId="6B8CA768" w14:textId="77777777" w:rsidR="00A5524C" w:rsidRPr="00FB1969" w:rsidRDefault="00A5524C" w:rsidP="003B5138">
            <w:pPr>
              <w:pStyle w:val="TAC"/>
              <w:rPr>
                <w:ins w:id="134" w:author="Ato-MediaTek" w:date="2018-07-06T20:13:00Z"/>
              </w:rPr>
            </w:pPr>
            <w:ins w:id="135" w:author="Ato-MediaTek" w:date="2018-07-06T20:13:00Z">
              <w:r w:rsidRPr="00D45582">
                <w:t>TBD</w:t>
              </w:r>
            </w:ins>
          </w:p>
        </w:tc>
      </w:tr>
      <w:tr w:rsidR="00A5524C" w:rsidRPr="001C4BFB" w:rsidDel="00FC0501" w14:paraId="6E3614E1" w14:textId="77777777" w:rsidTr="003B5138">
        <w:trPr>
          <w:jc w:val="center"/>
          <w:ins w:id="136" w:author="Ato-MediaTek" w:date="2018-07-06T20:13:00Z"/>
        </w:trPr>
        <w:tc>
          <w:tcPr>
            <w:tcW w:w="5579" w:type="dxa"/>
            <w:gridSpan w:val="4"/>
            <w:shd w:val="clear" w:color="auto" w:fill="auto"/>
          </w:tcPr>
          <w:p w14:paraId="1175F770" w14:textId="77777777" w:rsidR="00A5524C" w:rsidRDefault="00A5524C" w:rsidP="003B5138">
            <w:pPr>
              <w:pStyle w:val="TAC"/>
              <w:jc w:val="left"/>
              <w:rPr>
                <w:ins w:id="137" w:author="Ato-MediaTek" w:date="2018-07-06T20:13:00Z"/>
              </w:rPr>
            </w:pPr>
            <w:ins w:id="138" w:author="Ato-MediaTek" w:date="2018-07-06T20:13:00Z">
              <w:r>
                <w:t>Note 1: Depends on UE capability.</w:t>
              </w:r>
            </w:ins>
          </w:p>
          <w:p w14:paraId="75A24B77" w14:textId="77777777" w:rsidR="00A5524C" w:rsidRPr="001C4BFB" w:rsidRDefault="00A5524C" w:rsidP="003B5138">
            <w:pPr>
              <w:pStyle w:val="TAC"/>
              <w:jc w:val="left"/>
              <w:rPr>
                <w:ins w:id="139" w:author="Ato-MediaTek" w:date="2018-07-06T20:13:00Z"/>
              </w:rPr>
            </w:pPr>
            <w:ins w:id="140" w:author="Ato-MediaTek" w:date="2018-07-06T20:13:00Z">
              <w:r>
                <w:t>Note 2: The BWP switch delay is determined by the larger one between the SCS before BWP switch and the SCS after BWP switch.</w:t>
              </w:r>
            </w:ins>
          </w:p>
        </w:tc>
      </w:tr>
    </w:tbl>
    <w:p w14:paraId="5ED26536" w14:textId="77777777" w:rsidR="00634757" w:rsidRDefault="00634757" w:rsidP="00EB0ECE">
      <w:pPr>
        <w:rPr>
          <w:i/>
          <w:lang w:val="en-US" w:eastAsia="zh-CN"/>
        </w:rPr>
      </w:pPr>
    </w:p>
    <w:p w14:paraId="49CB10CE" w14:textId="77777777" w:rsidR="00EB0ECE" w:rsidRPr="00FB3B28" w:rsidRDefault="00EB0ECE" w:rsidP="00EB0ECE">
      <w:pPr>
        <w:rPr>
          <w:ins w:id="141" w:author="Ato-MediaTek" w:date="2018-07-06T20:14:00Z"/>
          <w:lang w:val="fi-FI"/>
        </w:rPr>
      </w:pPr>
      <w:bookmarkStart w:id="142" w:name="_GoBack"/>
      <w:bookmarkEnd w:id="142"/>
      <w:ins w:id="143" w:author="Ato-MediaTek" w:date="2018-07-06T20:14:00Z">
        <w:r w:rsidRPr="00EB0ECE">
          <w:rPr>
            <w:i/>
            <w:lang w:val="en-US" w:eastAsia="zh-CN"/>
          </w:rPr>
          <w:lastRenderedPageBreak/>
          <w:t xml:space="preserve">Editor’s note: </w:t>
        </w:r>
        <w:r w:rsidRPr="00EB0ECE">
          <w:rPr>
            <w:i/>
            <w:iCs/>
            <w:lang w:eastAsia="zh-CN"/>
          </w:rPr>
          <w:t>RAN4 is to investigate potential different types of requirements for BWP switching delay involving only Baseband parameter changes, based on what parameters is changing.</w:t>
        </w:r>
      </w:ins>
    </w:p>
    <w:p w14:paraId="3E472E36" w14:textId="77777777" w:rsidR="00724FD9" w:rsidRPr="00EB0ECE" w:rsidRDefault="00724FD9" w:rsidP="00724FD9">
      <w:pPr>
        <w:rPr>
          <w:b/>
          <w:color w:val="FF0000"/>
          <w:lang w:val="fi-FI" w:eastAsia="zh-CN"/>
        </w:rPr>
      </w:pPr>
    </w:p>
    <w:p w14:paraId="4BC4A9EE" w14:textId="77777777"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D93EF" w14:textId="77777777" w:rsidR="005149D7" w:rsidRDefault="005149D7">
      <w:r>
        <w:separator/>
      </w:r>
    </w:p>
  </w:endnote>
  <w:endnote w:type="continuationSeparator" w:id="0">
    <w:p w14:paraId="52B832FF" w14:textId="77777777" w:rsidR="005149D7" w:rsidRDefault="0051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534FC" w14:textId="77777777" w:rsidR="005149D7" w:rsidRDefault="005149D7">
      <w:r>
        <w:separator/>
      </w:r>
    </w:p>
  </w:footnote>
  <w:footnote w:type="continuationSeparator" w:id="0">
    <w:p w14:paraId="0C980614" w14:textId="77777777" w:rsidR="005149D7" w:rsidRDefault="00514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93A3B" w14:textId="77777777"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1589E" w14:textId="77777777"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9B9B" w14:textId="77777777"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649CC" w14:textId="77777777"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D95"/>
    <w:rsid w:val="00011FEF"/>
    <w:rsid w:val="00012375"/>
    <w:rsid w:val="00015045"/>
    <w:rsid w:val="0001570A"/>
    <w:rsid w:val="000215BD"/>
    <w:rsid w:val="00022E4A"/>
    <w:rsid w:val="00023243"/>
    <w:rsid w:val="00023F11"/>
    <w:rsid w:val="0002520C"/>
    <w:rsid w:val="00025CD9"/>
    <w:rsid w:val="0002674F"/>
    <w:rsid w:val="000319F0"/>
    <w:rsid w:val="00034F15"/>
    <w:rsid w:val="00035530"/>
    <w:rsid w:val="00041F50"/>
    <w:rsid w:val="00043107"/>
    <w:rsid w:val="00043BBB"/>
    <w:rsid w:val="00044A1D"/>
    <w:rsid w:val="00045150"/>
    <w:rsid w:val="000457CB"/>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5F04"/>
    <w:rsid w:val="00436371"/>
    <w:rsid w:val="00436A9F"/>
    <w:rsid w:val="00437331"/>
    <w:rsid w:val="00440132"/>
    <w:rsid w:val="004406DB"/>
    <w:rsid w:val="00442D34"/>
    <w:rsid w:val="00443150"/>
    <w:rsid w:val="00444831"/>
    <w:rsid w:val="00445C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13E"/>
    <w:rsid w:val="004936FE"/>
    <w:rsid w:val="004948D4"/>
    <w:rsid w:val="00495B32"/>
    <w:rsid w:val="004969C6"/>
    <w:rsid w:val="00496A12"/>
    <w:rsid w:val="004A06FA"/>
    <w:rsid w:val="004A1958"/>
    <w:rsid w:val="004A2BD6"/>
    <w:rsid w:val="004A3C52"/>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4C90"/>
    <w:rsid w:val="004E537A"/>
    <w:rsid w:val="004E5EA6"/>
    <w:rsid w:val="004F0400"/>
    <w:rsid w:val="004F1436"/>
    <w:rsid w:val="004F1F01"/>
    <w:rsid w:val="004F3748"/>
    <w:rsid w:val="00502095"/>
    <w:rsid w:val="00504FEB"/>
    <w:rsid w:val="005076BB"/>
    <w:rsid w:val="00507A5C"/>
    <w:rsid w:val="00510914"/>
    <w:rsid w:val="005149D7"/>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190E"/>
    <w:rsid w:val="00612D30"/>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4757"/>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4FD9"/>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6749D"/>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6B5C"/>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062F"/>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1304"/>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16D19"/>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73B"/>
    <w:rsid w:val="00A44EAA"/>
    <w:rsid w:val="00A45903"/>
    <w:rsid w:val="00A45B81"/>
    <w:rsid w:val="00A45EF3"/>
    <w:rsid w:val="00A472FC"/>
    <w:rsid w:val="00A47E70"/>
    <w:rsid w:val="00A511C2"/>
    <w:rsid w:val="00A53C6A"/>
    <w:rsid w:val="00A54F97"/>
    <w:rsid w:val="00A5524C"/>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172E"/>
    <w:rsid w:val="00B63642"/>
    <w:rsid w:val="00B63AE4"/>
    <w:rsid w:val="00B6424D"/>
    <w:rsid w:val="00B64BB4"/>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77C"/>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3F0"/>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61C"/>
    <w:rsid w:val="00CC3BCA"/>
    <w:rsid w:val="00CC4989"/>
    <w:rsid w:val="00CC5026"/>
    <w:rsid w:val="00CC620A"/>
    <w:rsid w:val="00CC7D3D"/>
    <w:rsid w:val="00CD03C0"/>
    <w:rsid w:val="00CD2555"/>
    <w:rsid w:val="00CD2FEB"/>
    <w:rsid w:val="00CD35F0"/>
    <w:rsid w:val="00CD402D"/>
    <w:rsid w:val="00CD48AA"/>
    <w:rsid w:val="00CD66F9"/>
    <w:rsid w:val="00CD776E"/>
    <w:rsid w:val="00CD792B"/>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A4A8C"/>
    <w:rsid w:val="00EB0ECE"/>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96"/>
    <w:rsid w:val="00ED54B6"/>
    <w:rsid w:val="00ED5BA6"/>
    <w:rsid w:val="00ED65CD"/>
    <w:rsid w:val="00EE016C"/>
    <w:rsid w:val="00EE08B8"/>
    <w:rsid w:val="00EE13F6"/>
    <w:rsid w:val="00EE260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1A6"/>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C7B76"/>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E5E1D"/>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AE45B-2E68-4F01-97C1-B2724B70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7</cp:revision>
  <cp:lastPrinted>1900-01-01T05:00:00Z</cp:lastPrinted>
  <dcterms:created xsi:type="dcterms:W3CDTF">2018-07-05T20:44:00Z</dcterms:created>
  <dcterms:modified xsi:type="dcterms:W3CDTF">2018-07-06T12:14:00Z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